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AAB29D" w14:textId="6EAED046" w:rsidR="009265C9" w:rsidRPr="00662863" w:rsidRDefault="00940077" w:rsidP="00662863">
      <w:pPr>
        <w:pStyle w:val="RdgTitle"/>
        <w:spacing w:before="600" w:after="0"/>
        <w:rPr>
          <w:b/>
          <w:bCs/>
          <w:color w:val="808080"/>
          <w:sz w:val="28"/>
          <w:szCs w:val="28"/>
        </w:rPr>
      </w:pPr>
      <w:r w:rsidRPr="00F67A95">
        <w:rPr>
          <w:b/>
          <w:bCs/>
          <w:color w:val="808080"/>
          <w:sz w:val="28"/>
          <w:szCs w:val="28"/>
        </w:rPr>
        <w:t>Application for admission</w:t>
      </w:r>
      <w:r w:rsidR="00D05150" w:rsidRPr="00F67A95">
        <w:rPr>
          <w:b/>
          <w:bCs/>
          <w:color w:val="808080"/>
          <w:sz w:val="28"/>
          <w:szCs w:val="28"/>
        </w:rPr>
        <w:t>:</w:t>
      </w:r>
      <w:r w:rsidR="009265C9">
        <w:rPr>
          <w:b/>
          <w:bCs/>
          <w:color w:val="808080"/>
          <w:sz w:val="28"/>
          <w:szCs w:val="28"/>
        </w:rPr>
        <w:tab/>
      </w:r>
      <w:r w:rsidR="00F67A95" w:rsidRPr="00F67A95">
        <w:rPr>
          <w:b/>
          <w:bCs/>
          <w:color w:val="808080"/>
          <w:sz w:val="28"/>
          <w:szCs w:val="28"/>
        </w:rPr>
        <w:t>Higher Certificate in Management Practice</w:t>
      </w:r>
      <w:r w:rsidR="00662863">
        <w:rPr>
          <w:b/>
          <w:bCs/>
          <w:color w:val="808080"/>
          <w:sz w:val="28"/>
          <w:szCs w:val="28"/>
        </w:rPr>
        <w:t xml:space="preserve"> (HCMP)</w:t>
      </w:r>
    </w:p>
    <w:p w14:paraId="22891716" w14:textId="77777777" w:rsidR="002F40B4" w:rsidRDefault="002F40B4">
      <w:pPr>
        <w:pStyle w:val="RdgTabletitlegap"/>
      </w:pPr>
    </w:p>
    <w:p w14:paraId="137B37A4" w14:textId="77777777" w:rsidR="002F40B4" w:rsidRDefault="002F40B4">
      <w:pPr>
        <w:pStyle w:val="RdgTabletitlegap"/>
      </w:pPr>
    </w:p>
    <w:p w14:paraId="1D848168" w14:textId="77777777" w:rsidR="00885AED" w:rsidRDefault="00885AED">
      <w:pPr>
        <w:pStyle w:val="RdgTabletitlegap"/>
      </w:pPr>
    </w:p>
    <w:p w14:paraId="79124067" w14:textId="77777777" w:rsidR="00890FAA" w:rsidRDefault="002F40B4" w:rsidP="00A157D8">
      <w:pPr>
        <w:pStyle w:val="RdgNormal"/>
        <w:spacing w:before="0" w:after="120"/>
      </w:pPr>
      <w:r>
        <w:rPr>
          <w:b/>
          <w:bCs/>
        </w:rPr>
        <w:t xml:space="preserve">Please read the accompanying notes before completing this form. An incomplete application form may result in a delay with your application. </w:t>
      </w:r>
    </w:p>
    <w:p w14:paraId="481E916A" w14:textId="017705C9" w:rsidR="002F40B4" w:rsidRDefault="002F40B4" w:rsidP="00380F49">
      <w:pPr>
        <w:spacing w:after="240"/>
      </w:pPr>
      <w:r>
        <w:t>Fil</w:t>
      </w:r>
      <w:r w:rsidR="00E010C5">
        <w:t xml:space="preserve">l in all sections and return </w:t>
      </w:r>
      <w:r>
        <w:t xml:space="preserve">by </w:t>
      </w:r>
      <w:r w:rsidR="00DB292D">
        <w:t>email to:</w:t>
      </w:r>
      <w:r w:rsidR="00DE295A">
        <w:t xml:space="preserve"> </w:t>
      </w:r>
      <w:r w:rsidR="00890FAA">
        <w:t xml:space="preserve"> </w:t>
      </w:r>
      <w:hyperlink r:id="rId12" w:history="1">
        <w:r w:rsidR="00380F49" w:rsidRPr="005F6242">
          <w:rPr>
            <w:rStyle w:val="Hyperlink"/>
          </w:rPr>
          <w:t>UG.admissions@henleysa.ac.za</w:t>
        </w:r>
      </w:hyperlink>
    </w:p>
    <w:p w14:paraId="57BD5C29" w14:textId="77777777" w:rsidR="002F40B4" w:rsidRDefault="002F40B4">
      <w:pPr>
        <w:pStyle w:val="RdgTabletitlegap"/>
      </w:pPr>
    </w:p>
    <w:p w14:paraId="55BCC1AD" w14:textId="77777777" w:rsidR="00202430" w:rsidRDefault="00202430">
      <w:pPr>
        <w:pStyle w:val="RdgTabletitlegap"/>
      </w:pPr>
    </w:p>
    <w:p w14:paraId="63EA2D43" w14:textId="77777777" w:rsidR="00202430" w:rsidRDefault="00202430">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431"/>
        <w:gridCol w:w="7002"/>
      </w:tblGrid>
      <w:tr w:rsidR="002F40B4" w14:paraId="16512C00" w14:textId="77777777">
        <w:tc>
          <w:tcPr>
            <w:tcW w:w="10433" w:type="dxa"/>
            <w:gridSpan w:val="2"/>
            <w:tcBorders>
              <w:top w:val="single" w:sz="4" w:space="0" w:color="333333"/>
              <w:left w:val="single" w:sz="4" w:space="0" w:color="333333"/>
              <w:bottom w:val="nil"/>
              <w:right w:val="single" w:sz="4" w:space="0" w:color="333333"/>
            </w:tcBorders>
            <w:shd w:val="clear" w:color="auto" w:fill="333333"/>
          </w:tcPr>
          <w:p w14:paraId="168563C5" w14:textId="77777777" w:rsidR="002F40B4" w:rsidRDefault="002F40B4">
            <w:pPr>
              <w:pStyle w:val="RdgTablewhiteheading"/>
            </w:pPr>
            <w:r>
              <w:rPr>
                <w:b w:val="0"/>
                <w:bCs w:val="0"/>
              </w:rPr>
              <w:t>Section 1</w:t>
            </w:r>
            <w:r>
              <w:t xml:space="preserve">    Programme details</w:t>
            </w:r>
          </w:p>
        </w:tc>
      </w:tr>
      <w:tr w:rsidR="002F40B4" w14:paraId="18660E6B" w14:textId="77777777">
        <w:trPr>
          <w:trHeight w:hRule="exact" w:val="57"/>
        </w:trPr>
        <w:tc>
          <w:tcPr>
            <w:tcW w:w="10433" w:type="dxa"/>
            <w:gridSpan w:val="2"/>
            <w:tcBorders>
              <w:top w:val="nil"/>
              <w:left w:val="nil"/>
              <w:right w:val="nil"/>
            </w:tcBorders>
          </w:tcPr>
          <w:p w14:paraId="4311AEA7" w14:textId="77777777" w:rsidR="002F40B4" w:rsidRDefault="002F40B4">
            <w:pPr>
              <w:pStyle w:val="RdgTableitem"/>
            </w:pPr>
          </w:p>
        </w:tc>
      </w:tr>
      <w:tr w:rsidR="002B7868" w14:paraId="67399871" w14:textId="77777777" w:rsidTr="007652B2">
        <w:trPr>
          <w:trHeight w:val="20"/>
        </w:trPr>
        <w:tc>
          <w:tcPr>
            <w:tcW w:w="3431" w:type="dxa"/>
          </w:tcPr>
          <w:p w14:paraId="1A6C85B1" w14:textId="591F053B" w:rsidR="002B7868" w:rsidRDefault="002B7868">
            <w:pPr>
              <w:pStyle w:val="RdgTableitem"/>
              <w:rPr>
                <w:b/>
              </w:rPr>
            </w:pPr>
            <w:r>
              <w:rPr>
                <w:b/>
              </w:rPr>
              <w:t>1.</w:t>
            </w:r>
            <w:r w:rsidR="003D2A90">
              <w:rPr>
                <w:b/>
              </w:rPr>
              <w:t>1</w:t>
            </w:r>
            <w:r>
              <w:t xml:space="preserve">   Please </w:t>
            </w:r>
            <w:r w:rsidR="001048DE">
              <w:t>select</w:t>
            </w:r>
            <w:r>
              <w:t xml:space="preserve"> </w:t>
            </w:r>
            <w:r w:rsidR="0074636B">
              <w:t>your preferred</w:t>
            </w:r>
            <w:r w:rsidR="005D4C82">
              <w:t xml:space="preserve"> </w:t>
            </w:r>
            <w:r>
              <w:t>campus</w:t>
            </w:r>
          </w:p>
        </w:tc>
        <w:tc>
          <w:tcPr>
            <w:tcW w:w="7002" w:type="dxa"/>
          </w:tcPr>
          <w:p w14:paraId="5051A527" w14:textId="6B39BDC4" w:rsidR="002B7868" w:rsidRDefault="002B7868" w:rsidP="002B7868">
            <w:pPr>
              <w:pStyle w:val="RdgTableitem"/>
            </w:pPr>
            <w:r>
              <w:fldChar w:fldCharType="begin">
                <w:ffData>
                  <w:name w:val="Check1"/>
                  <w:enabled/>
                  <w:calcOnExit w:val="0"/>
                  <w:checkBox>
                    <w:sizeAuto/>
                    <w:default w:val="0"/>
                    <w:checked w:val="0"/>
                  </w:checkBox>
                </w:ffData>
              </w:fldChar>
            </w:r>
            <w:r>
              <w:instrText xml:space="preserve"> FORMCHECKBOX </w:instrText>
            </w:r>
            <w:r>
              <w:fldChar w:fldCharType="separate"/>
            </w:r>
            <w:r>
              <w:fldChar w:fldCharType="end"/>
            </w:r>
            <w:r>
              <w:t xml:space="preserve"> </w:t>
            </w:r>
            <w:proofErr w:type="spellStart"/>
            <w:r>
              <w:t>Paulshof</w:t>
            </w:r>
            <w:proofErr w:type="spellEnd"/>
            <w:r>
              <w:t xml:space="preserve">, Johannesburg       </w:t>
            </w:r>
            <w:r w:rsidR="00186C31">
              <w:t xml:space="preserve">       </w:t>
            </w:r>
            <w:r w:rsidR="00186C31">
              <w:fldChar w:fldCharType="begin">
                <w:ffData>
                  <w:name w:val="Check1"/>
                  <w:enabled/>
                  <w:calcOnExit w:val="0"/>
                  <w:checkBox>
                    <w:sizeAuto/>
                    <w:default w:val="0"/>
                    <w:checked w:val="0"/>
                  </w:checkBox>
                </w:ffData>
              </w:fldChar>
            </w:r>
            <w:r w:rsidR="00186C31">
              <w:instrText xml:space="preserve"> FORMCHECKBOX </w:instrText>
            </w:r>
            <w:r w:rsidR="00186C31">
              <w:fldChar w:fldCharType="separate"/>
            </w:r>
            <w:r w:rsidR="00186C31">
              <w:fldChar w:fldCharType="end"/>
            </w:r>
            <w:r w:rsidR="00186C31">
              <w:t xml:space="preserve"> </w:t>
            </w:r>
            <w:r w:rsidR="00C47BB9">
              <w:t>Online (via Zoom)</w:t>
            </w:r>
          </w:p>
        </w:tc>
      </w:tr>
      <w:tr w:rsidR="002F40B4" w14:paraId="7D6A4BDF" w14:textId="77777777" w:rsidTr="007652B2">
        <w:tc>
          <w:tcPr>
            <w:tcW w:w="3431" w:type="dxa"/>
          </w:tcPr>
          <w:p w14:paraId="5FB03ECE" w14:textId="143B28BF" w:rsidR="002F40B4" w:rsidRDefault="002F40B4">
            <w:pPr>
              <w:pStyle w:val="RdgTableitem"/>
            </w:pPr>
            <w:r>
              <w:rPr>
                <w:b/>
              </w:rPr>
              <w:t>1.</w:t>
            </w:r>
            <w:r w:rsidR="003D2A90">
              <w:rPr>
                <w:b/>
              </w:rPr>
              <w:t>2</w:t>
            </w:r>
            <w:r>
              <w:t xml:space="preserve">   Date of intended entry</w:t>
            </w:r>
          </w:p>
        </w:tc>
        <w:tc>
          <w:tcPr>
            <w:tcW w:w="7002" w:type="dxa"/>
          </w:tcPr>
          <w:p w14:paraId="07665F7F" w14:textId="2076C4D0" w:rsidR="002F40B4" w:rsidRDefault="00903858" w:rsidP="0017367E">
            <w:pPr>
              <w:pStyle w:val="Formresponse"/>
            </w:pPr>
            <w:r>
              <w:rPr>
                <w:rFonts w:ascii="Rdg Vesta" w:hAnsi="Rdg Vesta"/>
                <w:sz w:val="18"/>
                <w:szCs w:val="24"/>
              </w:rPr>
              <w:t>Month and Y</w:t>
            </w:r>
            <w:r w:rsidR="002F40B4">
              <w:rPr>
                <w:rFonts w:ascii="Rdg Vesta" w:hAnsi="Rdg Vesta"/>
                <w:sz w:val="18"/>
                <w:szCs w:val="24"/>
              </w:rPr>
              <w:t>ear</w:t>
            </w:r>
            <w:r>
              <w:rPr>
                <w:rFonts w:ascii="Rdg Vesta" w:hAnsi="Rdg Vesta"/>
                <w:sz w:val="18"/>
                <w:szCs w:val="24"/>
              </w:rPr>
              <w:t>:</w:t>
            </w:r>
            <w:r w:rsidR="002F40B4">
              <w:t xml:space="preserve">   </w:t>
            </w:r>
            <w:r w:rsidR="00C851F9">
              <w:fldChar w:fldCharType="begin">
                <w:ffData>
                  <w:name w:val="Text46"/>
                  <w:enabled/>
                  <w:calcOnExit w:val="0"/>
                  <w:textInput>
                    <w:default w:val="                                                                      "/>
                  </w:textInput>
                </w:ffData>
              </w:fldChar>
            </w:r>
            <w:bookmarkStart w:id="0" w:name="Text46"/>
            <w:r w:rsidR="00C851F9">
              <w:instrText xml:space="preserve"> FORMTEXT </w:instrText>
            </w:r>
            <w:r w:rsidR="00C851F9">
              <w:fldChar w:fldCharType="separate"/>
            </w:r>
            <w:r w:rsidR="00C851F9">
              <w:rPr>
                <w:noProof/>
              </w:rPr>
              <w:t xml:space="preserve">                                                                      </w:t>
            </w:r>
            <w:r w:rsidR="00C851F9">
              <w:fldChar w:fldCharType="end"/>
            </w:r>
            <w:bookmarkEnd w:id="0"/>
          </w:p>
        </w:tc>
      </w:tr>
      <w:tr w:rsidR="002F40B4" w14:paraId="454BD5DE" w14:textId="77777777">
        <w:trPr>
          <w:cantSplit/>
        </w:trPr>
        <w:tc>
          <w:tcPr>
            <w:tcW w:w="10433" w:type="dxa"/>
            <w:gridSpan w:val="2"/>
          </w:tcPr>
          <w:p w14:paraId="71EDA7D0" w14:textId="65CCCFA3" w:rsidR="002F40B4" w:rsidRDefault="002F40B4">
            <w:pPr>
              <w:pStyle w:val="RdgTableitem"/>
            </w:pPr>
            <w:r>
              <w:rPr>
                <w:b/>
              </w:rPr>
              <w:t>1.</w:t>
            </w:r>
            <w:r w:rsidR="003D2A90">
              <w:rPr>
                <w:b/>
              </w:rPr>
              <w:t>3</w:t>
            </w:r>
            <w:r>
              <w:t xml:space="preserve">   Have you ever applied for or completed another programme at Henley</w:t>
            </w:r>
            <w:r w:rsidR="00AE00EB">
              <w:t xml:space="preserve"> Business School</w:t>
            </w:r>
            <w:r w:rsidR="00C12C74">
              <w:t>?</w:t>
            </w:r>
            <w:r>
              <w:rPr>
                <w:i/>
                <w:iCs/>
              </w:rPr>
              <w:t xml:space="preserve"> </w:t>
            </w:r>
            <w:r>
              <w:t xml:space="preserve">    </w:t>
            </w: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Yes      </w:t>
            </w:r>
            <w:r>
              <w:fldChar w:fldCharType="begin">
                <w:ffData>
                  <w:name w:val=""/>
                  <w:enabled/>
                  <w:calcOnExit w:val="0"/>
                  <w:checkBox>
                    <w:sizeAuto/>
                    <w:default w:val="0"/>
                    <w:checked w:val="0"/>
                  </w:checkBox>
                </w:ffData>
              </w:fldChar>
            </w:r>
            <w:r>
              <w:instrText xml:space="preserve"> FORMCHECKBOX </w:instrText>
            </w:r>
            <w:r>
              <w:fldChar w:fldCharType="separate"/>
            </w:r>
            <w:r>
              <w:fldChar w:fldCharType="end"/>
            </w:r>
            <w:r>
              <w:t xml:space="preserve"> No</w:t>
            </w:r>
          </w:p>
        </w:tc>
      </w:tr>
      <w:tr w:rsidR="004E7F0D" w14:paraId="6AB034E2" w14:textId="77777777" w:rsidTr="004E7F0D">
        <w:trPr>
          <w:trHeight w:val="255"/>
        </w:trPr>
        <w:tc>
          <w:tcPr>
            <w:tcW w:w="10433" w:type="dxa"/>
            <w:gridSpan w:val="2"/>
          </w:tcPr>
          <w:p w14:paraId="09587081" w14:textId="700AE6B1" w:rsidR="004E7F0D" w:rsidRDefault="004E7F0D">
            <w:pPr>
              <w:pStyle w:val="RdgTableitem"/>
            </w:pPr>
            <w:r>
              <w:rPr>
                <w:b/>
              </w:rPr>
              <w:t>1.</w:t>
            </w:r>
            <w:r w:rsidR="003D2A90">
              <w:rPr>
                <w:b/>
              </w:rPr>
              <w:t>4</w:t>
            </w:r>
            <w:r>
              <w:rPr>
                <w:b/>
              </w:rPr>
              <w:t xml:space="preserve"> </w:t>
            </w:r>
            <w:r>
              <w:t xml:space="preserve">  If yes, please provide details including your Henley student number</w:t>
            </w:r>
            <w:r w:rsidR="00A157D8">
              <w:t xml:space="preserve">:  </w:t>
            </w:r>
          </w:p>
          <w:p w14:paraId="20E0C9F3" w14:textId="77777777" w:rsidR="004E7F0D" w:rsidRDefault="004E7F0D">
            <w:pPr>
              <w:pStyle w:val="Formresponse"/>
            </w:pPr>
            <w:r>
              <w:fldChar w:fldCharType="begin">
                <w:ffData>
                  <w:name w:val="Text46"/>
                  <w:enabled/>
                  <w:calcOnExit w:val="0"/>
                  <w:textInput>
                    <w:default w:val="                                                                                                                     "/>
                  </w:textInput>
                </w:ffData>
              </w:fldChar>
            </w:r>
            <w:r>
              <w:instrText xml:space="preserve"> FORMTEXT </w:instrText>
            </w:r>
            <w:r>
              <w:fldChar w:fldCharType="separate"/>
            </w:r>
            <w:r>
              <w:rPr>
                <w:noProof/>
              </w:rPr>
              <w:t xml:space="preserve">                                                                                                                     </w:t>
            </w:r>
            <w:r>
              <w:fldChar w:fldCharType="end"/>
            </w:r>
          </w:p>
        </w:tc>
      </w:tr>
      <w:tr w:rsidR="00286C54" w14:paraId="200DB2E1" w14:textId="77777777" w:rsidTr="007652B2">
        <w:trPr>
          <w:trHeight w:val="567"/>
        </w:trPr>
        <w:tc>
          <w:tcPr>
            <w:tcW w:w="3431" w:type="dxa"/>
          </w:tcPr>
          <w:p w14:paraId="04E9B87E" w14:textId="77777777" w:rsidR="009F70F3" w:rsidRDefault="00286C54">
            <w:pPr>
              <w:pStyle w:val="RdgTableitem"/>
            </w:pPr>
            <w:bookmarkStart w:id="1" w:name="_Hlk109313913"/>
            <w:r>
              <w:rPr>
                <w:b/>
              </w:rPr>
              <w:t>1.5</w:t>
            </w:r>
            <w:r>
              <w:t xml:space="preserve">   Are you currently enrolled </w:t>
            </w:r>
            <w:r w:rsidR="009D1FD5">
              <w:t xml:space="preserve">at another </w:t>
            </w:r>
          </w:p>
          <w:p w14:paraId="15576CF4" w14:textId="03A8C46F" w:rsidR="004E7F0D" w:rsidRDefault="009F70F3" w:rsidP="004E7F0D">
            <w:pPr>
              <w:pStyle w:val="RdgTableitem"/>
            </w:pPr>
            <w:r>
              <w:t xml:space="preserve">      </w:t>
            </w:r>
            <w:r w:rsidR="004E7F0D">
              <w:t xml:space="preserve">   </w:t>
            </w:r>
            <w:r w:rsidR="009D1FD5">
              <w:t>institution?</w:t>
            </w:r>
            <w:r w:rsidR="00286C54">
              <w:t xml:space="preserve">    </w:t>
            </w:r>
            <w:r w:rsidR="009D1FD5">
              <w:t xml:space="preserve">   </w:t>
            </w:r>
            <w:r w:rsidR="00A157D8">
              <w:t xml:space="preserve">  </w:t>
            </w:r>
            <w:r w:rsidR="00286C54">
              <w:fldChar w:fldCharType="begin">
                <w:ffData>
                  <w:name w:val="Check5"/>
                  <w:enabled/>
                  <w:calcOnExit w:val="0"/>
                  <w:checkBox>
                    <w:sizeAuto/>
                    <w:default w:val="0"/>
                    <w:checked w:val="0"/>
                  </w:checkBox>
                </w:ffData>
              </w:fldChar>
            </w:r>
            <w:r w:rsidR="00286C54">
              <w:instrText xml:space="preserve"> FORMCHECKBOX </w:instrText>
            </w:r>
            <w:r w:rsidR="00286C54">
              <w:fldChar w:fldCharType="separate"/>
            </w:r>
            <w:r w:rsidR="00286C54">
              <w:fldChar w:fldCharType="end"/>
            </w:r>
            <w:r w:rsidR="00286C54">
              <w:t xml:space="preserve"> Yes      </w:t>
            </w:r>
          </w:p>
          <w:p w14:paraId="55FB8270" w14:textId="18516862" w:rsidR="00286C54" w:rsidRDefault="004E7F0D">
            <w:pPr>
              <w:pStyle w:val="RdgTableitem"/>
              <w:rPr>
                <w:b/>
              </w:rPr>
            </w:pPr>
            <w:r>
              <w:t xml:space="preserve">  </w:t>
            </w:r>
            <w:r w:rsidR="009A3E0F">
              <w:t xml:space="preserve">     </w:t>
            </w:r>
            <w:r>
              <w:t xml:space="preserve">                           </w:t>
            </w:r>
            <w:r w:rsidR="00A157D8">
              <w:t xml:space="preserve">       </w:t>
            </w:r>
            <w:r>
              <w:t xml:space="preserve"> </w:t>
            </w:r>
            <w:r w:rsidR="007E60BD">
              <w:fldChar w:fldCharType="begin">
                <w:ffData>
                  <w:name w:val="Check6"/>
                  <w:enabled/>
                  <w:calcOnExit w:val="0"/>
                  <w:checkBox>
                    <w:sizeAuto/>
                    <w:default w:val="0"/>
                    <w:checked w:val="0"/>
                  </w:checkBox>
                </w:ffData>
              </w:fldChar>
            </w:r>
            <w:bookmarkStart w:id="2" w:name="Check6"/>
            <w:r w:rsidR="007E60BD">
              <w:instrText xml:space="preserve"> FORMCHECKBOX </w:instrText>
            </w:r>
            <w:r w:rsidR="007E60BD">
              <w:fldChar w:fldCharType="separate"/>
            </w:r>
            <w:r w:rsidR="007E60BD">
              <w:fldChar w:fldCharType="end"/>
            </w:r>
            <w:bookmarkEnd w:id="2"/>
            <w:r w:rsidR="00286C54">
              <w:t xml:space="preserve"> No</w:t>
            </w:r>
          </w:p>
        </w:tc>
        <w:tc>
          <w:tcPr>
            <w:tcW w:w="7002" w:type="dxa"/>
          </w:tcPr>
          <w:p w14:paraId="2CC7EC90" w14:textId="154D2C04" w:rsidR="00286C54" w:rsidRPr="00A157D8" w:rsidRDefault="009D1FD5" w:rsidP="00A157D8">
            <w:pPr>
              <w:pStyle w:val="Formresponse"/>
              <w:spacing w:after="60"/>
              <w:rPr>
                <w:sz w:val="20"/>
              </w:rPr>
            </w:pPr>
            <w:r w:rsidRPr="00A157D8">
              <w:rPr>
                <w:sz w:val="20"/>
              </w:rPr>
              <w:t>If</w:t>
            </w:r>
            <w:r w:rsidR="00D37653">
              <w:rPr>
                <w:sz w:val="20"/>
              </w:rPr>
              <w:t xml:space="preserve"> you are</w:t>
            </w:r>
            <w:r w:rsidRPr="00A157D8">
              <w:rPr>
                <w:sz w:val="20"/>
              </w:rPr>
              <w:t xml:space="preserve"> </w:t>
            </w:r>
            <w:r w:rsidR="00901C14" w:rsidRPr="00A157D8">
              <w:rPr>
                <w:sz w:val="20"/>
              </w:rPr>
              <w:t>currently enrolled at another institution, please provide:</w:t>
            </w:r>
            <w:r w:rsidRPr="00A157D8">
              <w:rPr>
                <w:sz w:val="20"/>
              </w:rPr>
              <w:t xml:space="preserve"> </w:t>
            </w:r>
          </w:p>
          <w:p w14:paraId="0CCB1D0B" w14:textId="531CB205" w:rsidR="00901C14" w:rsidRPr="00A157D8" w:rsidRDefault="00901C14">
            <w:pPr>
              <w:pStyle w:val="Formresponse"/>
              <w:rPr>
                <w:sz w:val="20"/>
              </w:rPr>
            </w:pPr>
            <w:r w:rsidRPr="00A157D8">
              <w:rPr>
                <w:b/>
                <w:bCs/>
                <w:sz w:val="20"/>
              </w:rPr>
              <w:t>1.6</w:t>
            </w:r>
            <w:r w:rsidRPr="00A157D8">
              <w:rPr>
                <w:sz w:val="20"/>
              </w:rPr>
              <w:t xml:space="preserve"> </w:t>
            </w:r>
            <w:r w:rsidR="004E7F0D" w:rsidRPr="00A157D8">
              <w:rPr>
                <w:sz w:val="20"/>
              </w:rPr>
              <w:t>Name of i</w:t>
            </w:r>
            <w:r w:rsidRPr="00A157D8">
              <w:rPr>
                <w:sz w:val="20"/>
              </w:rPr>
              <w:t xml:space="preserve">nstitution: </w:t>
            </w:r>
            <w:r w:rsidR="00C851F9">
              <w:fldChar w:fldCharType="begin">
                <w:ffData>
                  <w:name w:val=""/>
                  <w:enabled/>
                  <w:calcOnExit w:val="0"/>
                  <w:textInput>
                    <w:default w:val="                                                                      "/>
                  </w:textInput>
                </w:ffData>
              </w:fldChar>
            </w:r>
            <w:r w:rsidR="00C851F9">
              <w:instrText xml:space="preserve"> FORMTEXT </w:instrText>
            </w:r>
            <w:r w:rsidR="00C851F9">
              <w:fldChar w:fldCharType="separate"/>
            </w:r>
            <w:r w:rsidR="00C851F9">
              <w:rPr>
                <w:noProof/>
              </w:rPr>
              <w:t xml:space="preserve">                                                                      </w:t>
            </w:r>
            <w:r w:rsidR="00C851F9">
              <w:fldChar w:fldCharType="end"/>
            </w:r>
          </w:p>
          <w:p w14:paraId="6725E278" w14:textId="77777777" w:rsidR="009F70F3" w:rsidRPr="00A157D8" w:rsidRDefault="00901C14">
            <w:pPr>
              <w:pStyle w:val="Formresponse"/>
              <w:rPr>
                <w:sz w:val="20"/>
              </w:rPr>
            </w:pPr>
            <w:r w:rsidRPr="00A157D8">
              <w:rPr>
                <w:b/>
                <w:bCs/>
                <w:sz w:val="20"/>
              </w:rPr>
              <w:t>1.7</w:t>
            </w:r>
            <w:r w:rsidRPr="00A157D8">
              <w:rPr>
                <w:sz w:val="20"/>
              </w:rPr>
              <w:t xml:space="preserve"> </w:t>
            </w:r>
            <w:r w:rsidR="009F70F3" w:rsidRPr="00A157D8">
              <w:rPr>
                <w:sz w:val="20"/>
              </w:rPr>
              <w:t>Q</w:t>
            </w:r>
            <w:r w:rsidRPr="00A157D8">
              <w:rPr>
                <w:sz w:val="20"/>
              </w:rPr>
              <w:t>ualification</w:t>
            </w:r>
            <w:r w:rsidR="009F70F3" w:rsidRPr="00A157D8">
              <w:rPr>
                <w:sz w:val="20"/>
              </w:rPr>
              <w:t>/Programme</w:t>
            </w:r>
            <w:r w:rsidRPr="00A157D8">
              <w:rPr>
                <w:sz w:val="20"/>
              </w:rPr>
              <w:t>:</w:t>
            </w:r>
            <w:r w:rsidR="00D57F4C">
              <w:rPr>
                <w:sz w:val="20"/>
              </w:rPr>
              <w:t xml:space="preserve"> </w:t>
            </w:r>
            <w:r w:rsidR="00C851F9">
              <w:fldChar w:fldCharType="begin">
                <w:ffData>
                  <w:name w:val="Text46"/>
                  <w:enabled/>
                  <w:calcOnExit w:val="0"/>
                  <w:textInput>
                    <w:default w:val="                                                                      "/>
                  </w:textInput>
                </w:ffData>
              </w:fldChar>
            </w:r>
            <w:r w:rsidR="00C851F9">
              <w:instrText xml:space="preserve"> FORMTEXT </w:instrText>
            </w:r>
            <w:r w:rsidR="00C851F9">
              <w:fldChar w:fldCharType="separate"/>
            </w:r>
            <w:r w:rsidR="00C851F9">
              <w:rPr>
                <w:noProof/>
              </w:rPr>
              <w:t xml:space="preserve">                                                                      </w:t>
            </w:r>
            <w:r w:rsidR="00C851F9">
              <w:fldChar w:fldCharType="end"/>
            </w:r>
          </w:p>
          <w:p w14:paraId="336E0DA1" w14:textId="77777777" w:rsidR="00901C14" w:rsidRPr="00901C14" w:rsidRDefault="009F70F3">
            <w:pPr>
              <w:pStyle w:val="Formresponse"/>
              <w:rPr>
                <w:sz w:val="20"/>
              </w:rPr>
            </w:pPr>
            <w:r w:rsidRPr="00A157D8">
              <w:rPr>
                <w:b/>
                <w:bCs/>
                <w:sz w:val="20"/>
              </w:rPr>
              <w:t>1.8</w:t>
            </w:r>
            <w:r w:rsidRPr="00A157D8">
              <w:rPr>
                <w:sz w:val="20"/>
              </w:rPr>
              <w:t xml:space="preserve"> Expected completion date:</w:t>
            </w:r>
            <w:r>
              <w:rPr>
                <w:sz w:val="20"/>
              </w:rPr>
              <w:t xml:space="preserve"> </w:t>
            </w:r>
            <w:r w:rsidR="00901C14">
              <w:rPr>
                <w:sz w:val="20"/>
              </w:rPr>
              <w:t xml:space="preserve"> </w:t>
            </w:r>
            <w:r w:rsidR="00C851F9">
              <w:fldChar w:fldCharType="begin">
                <w:ffData>
                  <w:name w:val="Text46"/>
                  <w:enabled/>
                  <w:calcOnExit w:val="0"/>
                  <w:textInput>
                    <w:default w:val="                                                                      "/>
                  </w:textInput>
                </w:ffData>
              </w:fldChar>
            </w:r>
            <w:r w:rsidR="00C851F9">
              <w:instrText xml:space="preserve"> FORMTEXT </w:instrText>
            </w:r>
            <w:r w:rsidR="00C851F9">
              <w:fldChar w:fldCharType="separate"/>
            </w:r>
            <w:r w:rsidR="00C851F9">
              <w:rPr>
                <w:noProof/>
              </w:rPr>
              <w:t xml:space="preserve">                                                                      </w:t>
            </w:r>
            <w:r w:rsidR="00C851F9">
              <w:fldChar w:fldCharType="end"/>
            </w:r>
          </w:p>
        </w:tc>
      </w:tr>
      <w:bookmarkEnd w:id="1"/>
    </w:tbl>
    <w:p w14:paraId="48942FF7" w14:textId="77777777" w:rsidR="002F40B4" w:rsidRDefault="002F40B4">
      <w:pPr>
        <w:pStyle w:val="RdgTabletitlegap"/>
      </w:pPr>
    </w:p>
    <w:p w14:paraId="7800E27B" w14:textId="77777777" w:rsidR="003868BD" w:rsidRDefault="003868BD">
      <w:pPr>
        <w:pStyle w:val="RdgTabletitlegap"/>
      </w:pPr>
    </w:p>
    <w:p w14:paraId="198B61DA" w14:textId="77777777" w:rsidR="00662863" w:rsidRDefault="00662863">
      <w:pPr>
        <w:pStyle w:val="RdgTabletitlegap"/>
      </w:pPr>
    </w:p>
    <w:p w14:paraId="54FD7B06"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4565"/>
        <w:gridCol w:w="5868"/>
      </w:tblGrid>
      <w:tr w:rsidR="002F40B4" w14:paraId="1E74D813" w14:textId="77777777">
        <w:tc>
          <w:tcPr>
            <w:tcW w:w="10433" w:type="dxa"/>
            <w:gridSpan w:val="2"/>
            <w:tcBorders>
              <w:top w:val="single" w:sz="4" w:space="0" w:color="333333"/>
              <w:left w:val="single" w:sz="4" w:space="0" w:color="333333"/>
              <w:bottom w:val="nil"/>
              <w:right w:val="single" w:sz="4" w:space="0" w:color="333333"/>
            </w:tcBorders>
            <w:shd w:val="clear" w:color="auto" w:fill="333333"/>
          </w:tcPr>
          <w:p w14:paraId="1B657637" w14:textId="77777777" w:rsidR="002F40B4" w:rsidRDefault="002F40B4">
            <w:pPr>
              <w:pStyle w:val="RdgTablewhiteheading"/>
            </w:pPr>
            <w:r>
              <w:rPr>
                <w:b w:val="0"/>
                <w:bCs w:val="0"/>
              </w:rPr>
              <w:t>Section 2</w:t>
            </w:r>
            <w:r>
              <w:t xml:space="preserve">    Personal details</w:t>
            </w:r>
          </w:p>
        </w:tc>
      </w:tr>
      <w:tr w:rsidR="002F40B4" w14:paraId="17A1622B" w14:textId="77777777">
        <w:trPr>
          <w:trHeight w:hRule="exact" w:val="57"/>
        </w:trPr>
        <w:tc>
          <w:tcPr>
            <w:tcW w:w="10433" w:type="dxa"/>
            <w:gridSpan w:val="2"/>
            <w:tcBorders>
              <w:top w:val="nil"/>
              <w:left w:val="nil"/>
              <w:right w:val="nil"/>
            </w:tcBorders>
          </w:tcPr>
          <w:p w14:paraId="03921E4F" w14:textId="77777777" w:rsidR="002F40B4" w:rsidRDefault="002F40B4">
            <w:pPr>
              <w:pStyle w:val="RdgTableitem"/>
            </w:pPr>
          </w:p>
        </w:tc>
      </w:tr>
      <w:tr w:rsidR="002F40B4" w14:paraId="144FFE91" w14:textId="77777777" w:rsidTr="00AD3C45">
        <w:tc>
          <w:tcPr>
            <w:tcW w:w="4565" w:type="dxa"/>
          </w:tcPr>
          <w:p w14:paraId="253FB835" w14:textId="77777777" w:rsidR="002F40B4" w:rsidRDefault="002F40B4">
            <w:pPr>
              <w:pStyle w:val="RdgTableitem"/>
            </w:pPr>
            <w:r>
              <w:rPr>
                <w:b/>
                <w:bCs/>
              </w:rPr>
              <w:t>2.1</w:t>
            </w:r>
            <w:r>
              <w:t xml:space="preserve">   Title (Mr/Mrs/Ms/Miss/other)</w:t>
            </w:r>
          </w:p>
        </w:tc>
        <w:tc>
          <w:tcPr>
            <w:tcW w:w="5868" w:type="dxa"/>
          </w:tcPr>
          <w:p w14:paraId="188A7FA8" w14:textId="656DC82E" w:rsidR="002F40B4" w:rsidRDefault="002F40B4" w:rsidP="0017367E">
            <w:pPr>
              <w:pStyle w:val="Formresponse"/>
            </w:pPr>
            <w:r>
              <w:fldChar w:fldCharType="begin">
                <w:ffData>
                  <w:name w:val=""/>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2F40B4" w14:paraId="60F42FC1" w14:textId="77777777" w:rsidTr="00AD3C45">
        <w:tc>
          <w:tcPr>
            <w:tcW w:w="4565" w:type="dxa"/>
          </w:tcPr>
          <w:p w14:paraId="5BE5AC6F" w14:textId="77777777" w:rsidR="002F40B4" w:rsidRDefault="002F40B4">
            <w:pPr>
              <w:pStyle w:val="RdgTableitem"/>
            </w:pPr>
            <w:r>
              <w:rPr>
                <w:b/>
              </w:rPr>
              <w:t>2.2</w:t>
            </w:r>
            <w:r>
              <w:t xml:space="preserve">   Surname (Family name)</w:t>
            </w:r>
          </w:p>
        </w:tc>
        <w:tc>
          <w:tcPr>
            <w:tcW w:w="5868" w:type="dxa"/>
          </w:tcPr>
          <w:p w14:paraId="1514FB2A" w14:textId="4CBCE2F2" w:rsidR="002F40B4" w:rsidRDefault="002F40B4" w:rsidP="00201EF9">
            <w:pPr>
              <w:pStyle w:val="Formresponse"/>
            </w:pPr>
            <w:r>
              <w:fldChar w:fldCharType="begin">
                <w:ffData>
                  <w:name w:val=""/>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2F40B4" w14:paraId="59AD75BF" w14:textId="77777777" w:rsidTr="00AD3C45">
        <w:tc>
          <w:tcPr>
            <w:tcW w:w="4565" w:type="dxa"/>
          </w:tcPr>
          <w:p w14:paraId="12D8F37B" w14:textId="77777777" w:rsidR="002F40B4" w:rsidRDefault="002F40B4">
            <w:pPr>
              <w:pStyle w:val="RdgTableitem"/>
            </w:pPr>
            <w:r>
              <w:rPr>
                <w:b/>
                <w:bCs/>
              </w:rPr>
              <w:t>2.3</w:t>
            </w:r>
            <w:r>
              <w:t xml:space="preserve">   Forenames (in full)</w:t>
            </w:r>
          </w:p>
        </w:tc>
        <w:tc>
          <w:tcPr>
            <w:tcW w:w="5868" w:type="dxa"/>
          </w:tcPr>
          <w:p w14:paraId="28016C88" w14:textId="1A87757B" w:rsidR="002F40B4" w:rsidRDefault="002F40B4" w:rsidP="0017367E">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2F40B4" w14:paraId="16B083DA" w14:textId="77777777" w:rsidTr="00AD3C45">
        <w:tc>
          <w:tcPr>
            <w:tcW w:w="4565" w:type="dxa"/>
          </w:tcPr>
          <w:p w14:paraId="6E8B0024" w14:textId="77777777" w:rsidR="002F40B4" w:rsidRDefault="002F40B4">
            <w:pPr>
              <w:pStyle w:val="RdgTableitem"/>
            </w:pPr>
            <w:r>
              <w:rPr>
                <w:b/>
                <w:bCs/>
              </w:rPr>
              <w:t>2.4</w:t>
            </w:r>
            <w:r>
              <w:t xml:space="preserve">   Preferred name</w:t>
            </w:r>
          </w:p>
        </w:tc>
        <w:tc>
          <w:tcPr>
            <w:tcW w:w="5868" w:type="dxa"/>
          </w:tcPr>
          <w:p w14:paraId="65916A86" w14:textId="38F8A1BA" w:rsidR="002F40B4" w:rsidRDefault="002F40B4" w:rsidP="0017367E">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2F40B4" w14:paraId="6C0F2A82" w14:textId="77777777" w:rsidTr="00AD3C45">
        <w:tc>
          <w:tcPr>
            <w:tcW w:w="4565" w:type="dxa"/>
          </w:tcPr>
          <w:p w14:paraId="0CBF0EA0" w14:textId="6AA9CE1E" w:rsidR="002F40B4" w:rsidRDefault="002F40B4">
            <w:pPr>
              <w:pStyle w:val="RdgTableitem"/>
            </w:pPr>
            <w:r>
              <w:rPr>
                <w:b/>
              </w:rPr>
              <w:t>2.5</w:t>
            </w:r>
            <w:r>
              <w:t xml:space="preserve">   </w:t>
            </w:r>
            <w:r w:rsidR="002B4720">
              <w:t>Gender</w:t>
            </w:r>
            <w:r>
              <w:t xml:space="preserve"> (male/female)</w:t>
            </w:r>
          </w:p>
        </w:tc>
        <w:tc>
          <w:tcPr>
            <w:tcW w:w="5868" w:type="dxa"/>
          </w:tcPr>
          <w:p w14:paraId="18A0CE18" w14:textId="6AFBA823" w:rsidR="002F40B4" w:rsidRDefault="002F40B4" w:rsidP="0017367E">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2F40B4" w14:paraId="3A7F9CF5" w14:textId="77777777" w:rsidTr="00AD3C45">
        <w:trPr>
          <w:trHeight w:val="28"/>
        </w:trPr>
        <w:tc>
          <w:tcPr>
            <w:tcW w:w="4565" w:type="dxa"/>
          </w:tcPr>
          <w:p w14:paraId="1CDEBB7C" w14:textId="77777777" w:rsidR="002F40B4" w:rsidRDefault="002F40B4">
            <w:pPr>
              <w:pStyle w:val="RdgTableitem"/>
            </w:pPr>
            <w:r>
              <w:rPr>
                <w:b/>
              </w:rPr>
              <w:t>2.6</w:t>
            </w:r>
            <w:r>
              <w:t xml:space="preserve">   Date of birth (dd/mm/yyyy)</w:t>
            </w:r>
          </w:p>
        </w:tc>
        <w:tc>
          <w:tcPr>
            <w:tcW w:w="5868" w:type="dxa"/>
          </w:tcPr>
          <w:p w14:paraId="27CB3A12" w14:textId="45D7B765" w:rsidR="002F40B4" w:rsidRDefault="002F40B4" w:rsidP="0017367E">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940077" w14:paraId="05B027A5" w14:textId="77777777" w:rsidTr="00AD3C45">
        <w:trPr>
          <w:trHeight w:val="28"/>
        </w:trPr>
        <w:tc>
          <w:tcPr>
            <w:tcW w:w="4565" w:type="dxa"/>
          </w:tcPr>
          <w:p w14:paraId="4CB5235E" w14:textId="77777777" w:rsidR="00940077" w:rsidRDefault="00940077" w:rsidP="00940077">
            <w:pPr>
              <w:pStyle w:val="RdgTableitem"/>
            </w:pPr>
            <w:r>
              <w:rPr>
                <w:b/>
              </w:rPr>
              <w:t>2.7</w:t>
            </w:r>
            <w:r>
              <w:t xml:space="preserve">   Race</w:t>
            </w:r>
            <w:r w:rsidR="006B77B4">
              <w:t xml:space="preserve"> (A/C/I/W)</w:t>
            </w:r>
          </w:p>
        </w:tc>
        <w:tc>
          <w:tcPr>
            <w:tcW w:w="5868" w:type="dxa"/>
          </w:tcPr>
          <w:p w14:paraId="5C1AA81C" w14:textId="3DC0077C" w:rsidR="00940077" w:rsidRDefault="00940077" w:rsidP="00940077">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940077" w14:paraId="04D30CCA" w14:textId="77777777" w:rsidTr="00AD3C45">
        <w:trPr>
          <w:trHeight w:val="28"/>
        </w:trPr>
        <w:tc>
          <w:tcPr>
            <w:tcW w:w="4565" w:type="dxa"/>
          </w:tcPr>
          <w:p w14:paraId="51EDA6E1" w14:textId="525095B3" w:rsidR="00940077" w:rsidRDefault="006B77B4" w:rsidP="00940077">
            <w:pPr>
              <w:pStyle w:val="RdgTableitem"/>
            </w:pPr>
            <w:r>
              <w:rPr>
                <w:b/>
              </w:rPr>
              <w:t>2.8</w:t>
            </w:r>
            <w:r w:rsidR="00940077">
              <w:t xml:space="preserve">   </w:t>
            </w:r>
            <w:r w:rsidR="009633AE">
              <w:t xml:space="preserve">SA </w:t>
            </w:r>
            <w:r w:rsidR="00940077">
              <w:t>ID or Passport Number</w:t>
            </w:r>
          </w:p>
        </w:tc>
        <w:tc>
          <w:tcPr>
            <w:tcW w:w="5868" w:type="dxa"/>
          </w:tcPr>
          <w:p w14:paraId="2527D996" w14:textId="170FAB79" w:rsidR="00940077" w:rsidRDefault="00940077" w:rsidP="00940077">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6B77B4" w14:paraId="0B131503" w14:textId="77777777" w:rsidTr="00AD3C45">
        <w:trPr>
          <w:trHeight w:val="28"/>
        </w:trPr>
        <w:tc>
          <w:tcPr>
            <w:tcW w:w="4565" w:type="dxa"/>
          </w:tcPr>
          <w:p w14:paraId="2F9E44D3" w14:textId="77777777" w:rsidR="006B77B4" w:rsidRDefault="006B77B4" w:rsidP="006B77B4">
            <w:pPr>
              <w:pStyle w:val="RdgTableitem"/>
            </w:pPr>
            <w:r>
              <w:rPr>
                <w:b/>
              </w:rPr>
              <w:t>2.9</w:t>
            </w:r>
            <w:r>
              <w:t xml:space="preserve">   Nationality</w:t>
            </w:r>
          </w:p>
        </w:tc>
        <w:tc>
          <w:tcPr>
            <w:tcW w:w="5868" w:type="dxa"/>
          </w:tcPr>
          <w:p w14:paraId="65C32944" w14:textId="677D8431" w:rsidR="006B77B4" w:rsidRDefault="006B77B4" w:rsidP="002D3F44">
            <w:pPr>
              <w:pStyle w:val="Formresponse"/>
            </w:pPr>
            <w:r>
              <w:fldChar w:fldCharType="begin">
                <w:ffData>
                  <w:name w:val=""/>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6B77B4" w14:paraId="3D4E26C6" w14:textId="77777777" w:rsidTr="00AD3C45">
        <w:trPr>
          <w:trHeight w:val="28"/>
        </w:trPr>
        <w:tc>
          <w:tcPr>
            <w:tcW w:w="4565" w:type="dxa"/>
          </w:tcPr>
          <w:p w14:paraId="7619B881" w14:textId="77777777" w:rsidR="006B77B4" w:rsidRDefault="006B77B4" w:rsidP="006B77B4">
            <w:pPr>
              <w:pStyle w:val="RdgTableitem"/>
            </w:pPr>
            <w:proofErr w:type="gramStart"/>
            <w:r>
              <w:rPr>
                <w:b/>
              </w:rPr>
              <w:t>2.10</w:t>
            </w:r>
            <w:r>
              <w:t xml:space="preserve">  Country</w:t>
            </w:r>
            <w:proofErr w:type="gramEnd"/>
            <w:r>
              <w:t xml:space="preserve"> of permanent residence</w:t>
            </w:r>
          </w:p>
        </w:tc>
        <w:tc>
          <w:tcPr>
            <w:tcW w:w="5868" w:type="dxa"/>
          </w:tcPr>
          <w:p w14:paraId="53C81157" w14:textId="0CC1A98D" w:rsidR="006B77B4" w:rsidRDefault="006B77B4" w:rsidP="006B77B4">
            <w:pPr>
              <w:pStyle w:val="Formresponse"/>
            </w:pPr>
            <w:r>
              <w:fldChar w:fldCharType="begin">
                <w:ffData>
                  <w:name w:val="Text46"/>
                  <w:enabled/>
                  <w:calcOnExit w:val="0"/>
                  <w:textInput>
                    <w:default w:val="                                                                                                                     "/>
                  </w:textInput>
                </w:ffData>
              </w:fldChar>
            </w:r>
            <w:r>
              <w:instrText xml:space="preserve"> FORMTEXT </w:instrText>
            </w:r>
            <w:r>
              <w:fldChar w:fldCharType="separate"/>
            </w:r>
            <w:r w:rsidR="00553090">
              <w:t> </w:t>
            </w:r>
            <w:r w:rsidR="00553090">
              <w:t> </w:t>
            </w:r>
            <w:r w:rsidR="00553090">
              <w:t> </w:t>
            </w:r>
            <w:r w:rsidR="00553090">
              <w:t> </w:t>
            </w:r>
            <w:r w:rsidR="00553090">
              <w:t> </w:t>
            </w:r>
            <w:r>
              <w:fldChar w:fldCharType="end"/>
            </w:r>
          </w:p>
        </w:tc>
      </w:tr>
      <w:tr w:rsidR="00AD3C45" w14:paraId="6EAB2632" w14:textId="77777777" w:rsidTr="00AD3C45">
        <w:trPr>
          <w:trHeight w:val="28"/>
        </w:trPr>
        <w:tc>
          <w:tcPr>
            <w:tcW w:w="4565" w:type="dxa"/>
          </w:tcPr>
          <w:p w14:paraId="55ED7AA8" w14:textId="157046BE" w:rsidR="00AD3C45" w:rsidRDefault="00AD3C45" w:rsidP="00AD3C45">
            <w:pPr>
              <w:pStyle w:val="RdgTableitem"/>
              <w:ind w:left="454" w:hanging="454"/>
              <w:rPr>
                <w:b/>
              </w:rPr>
            </w:pPr>
            <w:r>
              <w:rPr>
                <w:b/>
              </w:rPr>
              <w:t>2.11</w:t>
            </w:r>
            <w:r>
              <w:rPr>
                <w:bCs/>
              </w:rPr>
              <w:t xml:space="preserve">   Please specify if you have any special dietary needs or allergies</w:t>
            </w:r>
          </w:p>
        </w:tc>
        <w:tc>
          <w:tcPr>
            <w:tcW w:w="5868" w:type="dxa"/>
          </w:tcPr>
          <w:p w14:paraId="12876144" w14:textId="639615ED" w:rsidR="00AD3C45" w:rsidRDefault="005A51E3" w:rsidP="006B77B4">
            <w:pPr>
              <w:pStyle w:val="Formresponse"/>
            </w:pPr>
            <w:r>
              <w:fldChar w:fldCharType="begin">
                <w:ffData>
                  <w:name w:val="Text46"/>
                  <w:enabled/>
                  <w:calcOnExit w:val="0"/>
                  <w:textInput>
                    <w:default w:val="                                                                                                                     "/>
                  </w:textInput>
                </w:ffData>
              </w:fldChar>
            </w:r>
            <w:r>
              <w:instrText xml:space="preserve"> FORMTEXT </w:instrText>
            </w:r>
            <w:r>
              <w:fldChar w:fldCharType="separate"/>
            </w:r>
            <w:r>
              <w:t> </w:t>
            </w:r>
            <w:r>
              <w:t> </w:t>
            </w:r>
            <w:r>
              <w:t> </w:t>
            </w:r>
            <w:r>
              <w:t> </w:t>
            </w:r>
            <w:r>
              <w:t> </w:t>
            </w:r>
            <w:r>
              <w:fldChar w:fldCharType="end"/>
            </w:r>
          </w:p>
        </w:tc>
      </w:tr>
    </w:tbl>
    <w:p w14:paraId="3F1892FB" w14:textId="77777777" w:rsidR="00202430" w:rsidRDefault="00202430" w:rsidP="00D60F26">
      <w:pPr>
        <w:pStyle w:val="RdgNormal"/>
      </w:pPr>
    </w:p>
    <w:p w14:paraId="1386B2DC" w14:textId="77777777" w:rsidR="00202430" w:rsidRDefault="00202430" w:rsidP="00D60F26">
      <w:pPr>
        <w:pStyle w:val="RdgNormal"/>
      </w:pPr>
    </w:p>
    <w:p w14:paraId="0D764692" w14:textId="77777777" w:rsidR="00662863" w:rsidRDefault="00662863" w:rsidP="00D60F26">
      <w:pPr>
        <w:pStyle w:val="RdgNormal"/>
      </w:pPr>
    </w:p>
    <w:p w14:paraId="58E94813" w14:textId="77777777" w:rsidR="00AD3C45" w:rsidRDefault="00AD3C45" w:rsidP="00D60F26">
      <w:pPr>
        <w:pStyle w:val="RdgNormal"/>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119"/>
        <w:gridCol w:w="7314"/>
      </w:tblGrid>
      <w:tr w:rsidR="002F40B4" w14:paraId="4784126D" w14:textId="77777777">
        <w:tc>
          <w:tcPr>
            <w:tcW w:w="10433" w:type="dxa"/>
            <w:gridSpan w:val="2"/>
            <w:tcBorders>
              <w:top w:val="single" w:sz="4" w:space="0" w:color="333333"/>
              <w:left w:val="single" w:sz="4" w:space="0" w:color="333333"/>
              <w:bottom w:val="nil"/>
              <w:right w:val="single" w:sz="4" w:space="0" w:color="333333"/>
            </w:tcBorders>
            <w:shd w:val="clear" w:color="auto" w:fill="333333"/>
          </w:tcPr>
          <w:p w14:paraId="442B2DAD" w14:textId="77777777" w:rsidR="002F40B4" w:rsidRDefault="006B77B4">
            <w:pPr>
              <w:pStyle w:val="RdgTablewhiteheading"/>
            </w:pPr>
            <w:r>
              <w:rPr>
                <w:b w:val="0"/>
                <w:bCs w:val="0"/>
              </w:rPr>
              <w:lastRenderedPageBreak/>
              <w:t>Section 3</w:t>
            </w:r>
            <w:r w:rsidR="002F40B4">
              <w:t xml:space="preserve">    Contact details</w:t>
            </w:r>
          </w:p>
        </w:tc>
      </w:tr>
      <w:tr w:rsidR="002F40B4" w14:paraId="5D97276A" w14:textId="77777777">
        <w:trPr>
          <w:trHeight w:hRule="exact" w:val="57"/>
        </w:trPr>
        <w:tc>
          <w:tcPr>
            <w:tcW w:w="10433" w:type="dxa"/>
            <w:gridSpan w:val="2"/>
            <w:tcBorders>
              <w:top w:val="nil"/>
              <w:left w:val="nil"/>
              <w:right w:val="nil"/>
            </w:tcBorders>
          </w:tcPr>
          <w:p w14:paraId="02D5CA5E" w14:textId="77777777" w:rsidR="002F40B4" w:rsidRDefault="002F40B4">
            <w:pPr>
              <w:pStyle w:val="RdgTableitem"/>
            </w:pPr>
          </w:p>
          <w:p w14:paraId="35B033E9" w14:textId="77777777" w:rsidR="009633AE" w:rsidRPr="009633AE" w:rsidRDefault="009633AE" w:rsidP="009633AE"/>
          <w:p w14:paraId="5A1E01E9" w14:textId="77777777" w:rsidR="009633AE" w:rsidRPr="009633AE" w:rsidRDefault="009633AE" w:rsidP="009633AE"/>
          <w:p w14:paraId="30C3AB80" w14:textId="77777777" w:rsidR="009633AE" w:rsidRPr="009633AE" w:rsidRDefault="009633AE" w:rsidP="009633AE">
            <w:pPr>
              <w:jc w:val="right"/>
            </w:pPr>
          </w:p>
        </w:tc>
      </w:tr>
      <w:tr w:rsidR="002F40B4" w14:paraId="5ED44FE5" w14:textId="77777777">
        <w:trPr>
          <w:trHeight w:val="851"/>
        </w:trPr>
        <w:tc>
          <w:tcPr>
            <w:tcW w:w="3119" w:type="dxa"/>
          </w:tcPr>
          <w:p w14:paraId="0ACFE627" w14:textId="77777777" w:rsidR="002F40B4" w:rsidRDefault="006B77B4">
            <w:pPr>
              <w:pStyle w:val="RdgTableitem"/>
            </w:pPr>
            <w:r>
              <w:rPr>
                <w:b/>
              </w:rPr>
              <w:t>3</w:t>
            </w:r>
            <w:r w:rsidR="002F40B4">
              <w:rPr>
                <w:b/>
              </w:rPr>
              <w:t>.1</w:t>
            </w:r>
            <w:r w:rsidR="002F40B4">
              <w:t xml:space="preserve">   Home address  </w:t>
            </w:r>
          </w:p>
          <w:p w14:paraId="64BD1512" w14:textId="77777777" w:rsidR="002E0C45" w:rsidRDefault="002E0C45">
            <w:pPr>
              <w:pStyle w:val="RdgTableitem"/>
            </w:pPr>
          </w:p>
          <w:p w14:paraId="44DE4881" w14:textId="77777777" w:rsidR="002E0C45" w:rsidRDefault="002E0C45">
            <w:pPr>
              <w:pStyle w:val="RdgTableitem"/>
            </w:pPr>
          </w:p>
          <w:p w14:paraId="1E904519" w14:textId="77777777" w:rsidR="002E0C45" w:rsidRDefault="002E0C45">
            <w:pPr>
              <w:pStyle w:val="RdgTableitem"/>
            </w:pPr>
          </w:p>
        </w:tc>
        <w:tc>
          <w:tcPr>
            <w:tcW w:w="7314" w:type="dxa"/>
          </w:tcPr>
          <w:p w14:paraId="1FB78775" w14:textId="737421C7" w:rsidR="002F40B4" w:rsidRDefault="00201EF9" w:rsidP="00C17005">
            <w:pPr>
              <w:pStyle w:val="Formresponse"/>
            </w:pPr>
            <w:r>
              <w:fldChar w:fldCharType="begin">
                <w:ffData>
                  <w:name w:val="Text46"/>
                  <w:enabled/>
                  <w:calcOnExit w:val="0"/>
                  <w:textInput>
                    <w:default w:val="                                                                                                                     "/>
                  </w:textInput>
                </w:ffData>
              </w:fldChar>
            </w:r>
            <w:r>
              <w:instrText xml:space="preserve"> FORMTEXT </w:instrText>
            </w:r>
            <w:r>
              <w:fldChar w:fldCharType="separate"/>
            </w:r>
            <w:r w:rsidR="00C17005">
              <w:t> </w:t>
            </w:r>
            <w:r w:rsidR="00C17005">
              <w:t> </w:t>
            </w:r>
            <w:r w:rsidR="00C17005">
              <w:t> </w:t>
            </w:r>
            <w:r w:rsidR="00C17005">
              <w:t> </w:t>
            </w:r>
            <w:r w:rsidR="00C17005">
              <w:t> </w:t>
            </w:r>
            <w:r>
              <w:fldChar w:fldCharType="end"/>
            </w:r>
          </w:p>
        </w:tc>
      </w:tr>
      <w:tr w:rsidR="002F40B4" w14:paraId="5520FEA1" w14:textId="77777777">
        <w:tc>
          <w:tcPr>
            <w:tcW w:w="3119" w:type="dxa"/>
          </w:tcPr>
          <w:p w14:paraId="1209ED78" w14:textId="77777777" w:rsidR="002F40B4" w:rsidRDefault="006B77B4">
            <w:pPr>
              <w:pStyle w:val="RdgTableitem"/>
            </w:pPr>
            <w:r>
              <w:rPr>
                <w:b/>
              </w:rPr>
              <w:t>3</w:t>
            </w:r>
            <w:r w:rsidR="002F40B4">
              <w:rPr>
                <w:b/>
              </w:rPr>
              <w:t xml:space="preserve">.2 </w:t>
            </w:r>
            <w:r w:rsidR="002F40B4">
              <w:t xml:space="preserve">  Country </w:t>
            </w:r>
          </w:p>
        </w:tc>
        <w:tc>
          <w:tcPr>
            <w:tcW w:w="7314" w:type="dxa"/>
          </w:tcPr>
          <w:p w14:paraId="21E7CFF0" w14:textId="7ED1B790" w:rsidR="002F40B4" w:rsidRDefault="00201EF9" w:rsidP="0017367E">
            <w:pPr>
              <w:pStyle w:val="Formresponse"/>
            </w:pPr>
            <w:r>
              <w:fldChar w:fldCharType="begin">
                <w:ffData>
                  <w:name w:val="Text46"/>
                  <w:enabled/>
                  <w:calcOnExit w:val="0"/>
                  <w:textInput>
                    <w:default w:val="                                                                                                                     "/>
                  </w:textInput>
                </w:ffData>
              </w:fldChar>
            </w:r>
            <w:r>
              <w:instrText xml:space="preserve"> FORMTEXT </w:instrText>
            </w:r>
            <w:r>
              <w:fldChar w:fldCharType="separate"/>
            </w:r>
            <w:r w:rsidR="001053FD">
              <w:t> </w:t>
            </w:r>
            <w:r w:rsidR="001053FD">
              <w:t> </w:t>
            </w:r>
            <w:r w:rsidR="001053FD">
              <w:t> </w:t>
            </w:r>
            <w:r w:rsidR="001053FD">
              <w:t> </w:t>
            </w:r>
            <w:r w:rsidR="001053FD">
              <w:t> </w:t>
            </w:r>
            <w:r>
              <w:fldChar w:fldCharType="end"/>
            </w:r>
            <w:r w:rsidR="006B77B4">
              <w:t xml:space="preserve"> </w:t>
            </w:r>
          </w:p>
        </w:tc>
      </w:tr>
      <w:tr w:rsidR="002F40B4" w14:paraId="03463937" w14:textId="77777777">
        <w:tc>
          <w:tcPr>
            <w:tcW w:w="3119" w:type="dxa"/>
          </w:tcPr>
          <w:p w14:paraId="6DD55B86" w14:textId="77777777" w:rsidR="002F40B4" w:rsidRDefault="006B77B4">
            <w:pPr>
              <w:pStyle w:val="RdgTableitem"/>
            </w:pPr>
            <w:r>
              <w:rPr>
                <w:b/>
                <w:bCs/>
              </w:rPr>
              <w:t>3</w:t>
            </w:r>
            <w:r w:rsidR="002F40B4">
              <w:rPr>
                <w:b/>
                <w:bCs/>
              </w:rPr>
              <w:t xml:space="preserve">.3 </w:t>
            </w:r>
            <w:r w:rsidR="002F40B4">
              <w:t xml:space="preserve">  Postcode</w:t>
            </w:r>
          </w:p>
        </w:tc>
        <w:tc>
          <w:tcPr>
            <w:tcW w:w="7314" w:type="dxa"/>
          </w:tcPr>
          <w:p w14:paraId="2D25193E" w14:textId="05DF89FC" w:rsidR="002F40B4" w:rsidRDefault="006B77B4" w:rsidP="0017367E">
            <w:pPr>
              <w:pStyle w:val="Formresponse"/>
            </w:pPr>
            <w:r>
              <w:t xml:space="preserve"> </w:t>
            </w:r>
            <w:r w:rsidR="00201EF9">
              <w:fldChar w:fldCharType="begin">
                <w:ffData>
                  <w:name w:val="Text46"/>
                  <w:enabled/>
                  <w:calcOnExit w:val="0"/>
                  <w:textInput>
                    <w:default w:val="                                                                                                                     "/>
                  </w:textInput>
                </w:ffData>
              </w:fldChar>
            </w:r>
            <w:r w:rsidR="00201EF9">
              <w:instrText xml:space="preserve"> FORMTEXT </w:instrText>
            </w:r>
            <w:r w:rsidR="00201EF9">
              <w:fldChar w:fldCharType="separate"/>
            </w:r>
            <w:r w:rsidR="001053FD">
              <w:t> </w:t>
            </w:r>
            <w:r w:rsidR="001053FD">
              <w:t> </w:t>
            </w:r>
            <w:r w:rsidR="001053FD">
              <w:t> </w:t>
            </w:r>
            <w:r w:rsidR="001053FD">
              <w:t> </w:t>
            </w:r>
            <w:r w:rsidR="001053FD">
              <w:t> </w:t>
            </w:r>
            <w:r w:rsidR="00201EF9">
              <w:fldChar w:fldCharType="end"/>
            </w:r>
          </w:p>
        </w:tc>
      </w:tr>
      <w:tr w:rsidR="002F40B4" w14:paraId="606B7903" w14:textId="77777777">
        <w:tc>
          <w:tcPr>
            <w:tcW w:w="3119" w:type="dxa"/>
          </w:tcPr>
          <w:p w14:paraId="380DB6B7" w14:textId="77777777" w:rsidR="002F40B4" w:rsidRDefault="006B77B4">
            <w:pPr>
              <w:pStyle w:val="RdgTableitem"/>
              <w:rPr>
                <w:b/>
                <w:bCs/>
              </w:rPr>
            </w:pPr>
            <w:r>
              <w:rPr>
                <w:b/>
                <w:bCs/>
              </w:rPr>
              <w:t>3</w:t>
            </w:r>
            <w:r w:rsidR="002F40B4">
              <w:rPr>
                <w:b/>
                <w:bCs/>
              </w:rPr>
              <w:t xml:space="preserve">.4   </w:t>
            </w:r>
            <w:r w:rsidR="002F40B4">
              <w:rPr>
                <w:bCs/>
              </w:rPr>
              <w:t>Telephone</w:t>
            </w:r>
          </w:p>
        </w:tc>
        <w:tc>
          <w:tcPr>
            <w:tcW w:w="7314" w:type="dxa"/>
          </w:tcPr>
          <w:p w14:paraId="01276C1E" w14:textId="77777777"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C436B0">
              <w:t> </w:t>
            </w:r>
            <w:r w:rsidR="00C436B0">
              <w:t> </w:t>
            </w:r>
            <w:r w:rsidR="00C436B0">
              <w:t> </w:t>
            </w:r>
            <w:r w:rsidR="00C436B0">
              <w:t> </w:t>
            </w:r>
            <w:r w:rsidR="00C436B0">
              <w:t> </w:t>
            </w:r>
            <w:r>
              <w:fldChar w:fldCharType="end"/>
            </w:r>
          </w:p>
        </w:tc>
      </w:tr>
      <w:tr w:rsidR="002F40B4" w14:paraId="75ADAC7A" w14:textId="77777777">
        <w:tc>
          <w:tcPr>
            <w:tcW w:w="3119" w:type="dxa"/>
          </w:tcPr>
          <w:p w14:paraId="160E5830" w14:textId="77777777" w:rsidR="002F40B4" w:rsidRDefault="006B77B4">
            <w:pPr>
              <w:pStyle w:val="RdgTableitem"/>
              <w:rPr>
                <w:b/>
                <w:bCs/>
              </w:rPr>
            </w:pPr>
            <w:r>
              <w:rPr>
                <w:b/>
                <w:bCs/>
              </w:rPr>
              <w:t>3.5</w:t>
            </w:r>
            <w:r w:rsidR="002F40B4">
              <w:rPr>
                <w:b/>
                <w:bCs/>
              </w:rPr>
              <w:t xml:space="preserve">   </w:t>
            </w:r>
            <w:r w:rsidR="002F40B4">
              <w:rPr>
                <w:bCs/>
              </w:rPr>
              <w:t>Mobile</w:t>
            </w:r>
          </w:p>
        </w:tc>
        <w:tc>
          <w:tcPr>
            <w:tcW w:w="7314" w:type="dxa"/>
          </w:tcPr>
          <w:p w14:paraId="3F59DE30" w14:textId="57D98B26"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1053FD">
              <w:t> </w:t>
            </w:r>
            <w:r w:rsidR="001053FD">
              <w:t> </w:t>
            </w:r>
            <w:r w:rsidR="001053FD">
              <w:t> </w:t>
            </w:r>
            <w:r w:rsidR="001053FD">
              <w:t> </w:t>
            </w:r>
            <w:r w:rsidR="001053FD">
              <w:t> </w:t>
            </w:r>
            <w:r>
              <w:fldChar w:fldCharType="end"/>
            </w:r>
          </w:p>
        </w:tc>
      </w:tr>
      <w:tr w:rsidR="002F40B4" w14:paraId="7387DCC0" w14:textId="77777777">
        <w:tc>
          <w:tcPr>
            <w:tcW w:w="3119" w:type="dxa"/>
          </w:tcPr>
          <w:p w14:paraId="22BECABE" w14:textId="77777777" w:rsidR="002F40B4" w:rsidRDefault="006B77B4">
            <w:pPr>
              <w:pStyle w:val="RdgTableitem"/>
              <w:rPr>
                <w:b/>
                <w:bCs/>
              </w:rPr>
            </w:pPr>
            <w:r>
              <w:rPr>
                <w:b/>
                <w:bCs/>
              </w:rPr>
              <w:t>3.6</w:t>
            </w:r>
            <w:r w:rsidR="002F40B4">
              <w:rPr>
                <w:b/>
                <w:bCs/>
              </w:rPr>
              <w:t xml:space="preserve">   </w:t>
            </w:r>
            <w:r w:rsidR="002F40B4">
              <w:rPr>
                <w:bCs/>
              </w:rPr>
              <w:t>Email</w:t>
            </w:r>
          </w:p>
        </w:tc>
        <w:tc>
          <w:tcPr>
            <w:tcW w:w="7314" w:type="dxa"/>
          </w:tcPr>
          <w:p w14:paraId="0C74AFC5" w14:textId="7EA8CE50"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1053FD">
              <w:t> </w:t>
            </w:r>
            <w:r w:rsidR="001053FD">
              <w:t> </w:t>
            </w:r>
            <w:r w:rsidR="001053FD">
              <w:t> </w:t>
            </w:r>
            <w:r w:rsidR="001053FD">
              <w:t> </w:t>
            </w:r>
            <w:r w:rsidR="001053FD">
              <w:t> </w:t>
            </w:r>
            <w:r>
              <w:fldChar w:fldCharType="end"/>
            </w:r>
          </w:p>
        </w:tc>
      </w:tr>
    </w:tbl>
    <w:p w14:paraId="3E2C96D4" w14:textId="77777777" w:rsidR="002F40B4" w:rsidRDefault="002F40B4">
      <w:pPr>
        <w:pStyle w:val="RdgTabletitlegap"/>
      </w:pPr>
    </w:p>
    <w:p w14:paraId="4FA31E34" w14:textId="77777777" w:rsidR="006B77B4" w:rsidRDefault="006B77B4">
      <w:pPr>
        <w:pStyle w:val="RdgTabletitlegap"/>
      </w:pPr>
    </w:p>
    <w:p w14:paraId="3FCA8CE7"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119"/>
        <w:gridCol w:w="7314"/>
      </w:tblGrid>
      <w:tr w:rsidR="002F40B4" w14:paraId="1AC68788" w14:textId="77777777">
        <w:tc>
          <w:tcPr>
            <w:tcW w:w="10433" w:type="dxa"/>
            <w:gridSpan w:val="2"/>
            <w:tcBorders>
              <w:top w:val="single" w:sz="4" w:space="0" w:color="333333"/>
              <w:left w:val="single" w:sz="4" w:space="0" w:color="333333"/>
              <w:bottom w:val="nil"/>
              <w:right w:val="single" w:sz="4" w:space="0" w:color="333333"/>
            </w:tcBorders>
            <w:shd w:val="clear" w:color="auto" w:fill="333333"/>
          </w:tcPr>
          <w:p w14:paraId="588C55DB" w14:textId="6ABC7164" w:rsidR="002F40B4" w:rsidRDefault="00C6677F">
            <w:pPr>
              <w:pStyle w:val="RdgTablewhiteheading"/>
            </w:pPr>
            <w:r>
              <w:rPr>
                <w:b w:val="0"/>
                <w:bCs w:val="0"/>
              </w:rPr>
              <w:t>Section 4</w:t>
            </w:r>
            <w:r w:rsidR="002F40B4">
              <w:t xml:space="preserve">    Current employment</w:t>
            </w:r>
          </w:p>
        </w:tc>
      </w:tr>
      <w:tr w:rsidR="002F40B4" w14:paraId="2F993411" w14:textId="77777777">
        <w:trPr>
          <w:trHeight w:hRule="exact" w:val="57"/>
        </w:trPr>
        <w:tc>
          <w:tcPr>
            <w:tcW w:w="10433" w:type="dxa"/>
            <w:gridSpan w:val="2"/>
            <w:tcBorders>
              <w:top w:val="nil"/>
              <w:left w:val="nil"/>
              <w:right w:val="nil"/>
            </w:tcBorders>
          </w:tcPr>
          <w:p w14:paraId="4D4A1F22" w14:textId="77777777" w:rsidR="002F40B4" w:rsidRDefault="002F40B4">
            <w:pPr>
              <w:pStyle w:val="RdgTableitem"/>
            </w:pPr>
          </w:p>
        </w:tc>
      </w:tr>
      <w:tr w:rsidR="002F40B4" w14:paraId="67A3DA83" w14:textId="77777777">
        <w:tc>
          <w:tcPr>
            <w:tcW w:w="3119" w:type="dxa"/>
          </w:tcPr>
          <w:p w14:paraId="236F4C6A" w14:textId="77777777" w:rsidR="002F40B4" w:rsidRDefault="00C6677F">
            <w:pPr>
              <w:pStyle w:val="RdgTableitem"/>
            </w:pPr>
            <w:r>
              <w:rPr>
                <w:b/>
              </w:rPr>
              <w:t>4</w:t>
            </w:r>
            <w:r w:rsidR="002F40B4">
              <w:rPr>
                <w:b/>
              </w:rPr>
              <w:t xml:space="preserve">.1 </w:t>
            </w:r>
            <w:r w:rsidR="002F40B4">
              <w:t xml:space="preserve">  Present job title </w:t>
            </w:r>
          </w:p>
        </w:tc>
        <w:tc>
          <w:tcPr>
            <w:tcW w:w="7314" w:type="dxa"/>
          </w:tcPr>
          <w:p w14:paraId="7FD348FC" w14:textId="6D4D29F7" w:rsidR="002F40B4" w:rsidRDefault="002F40B4" w:rsidP="00C436B0">
            <w:pPr>
              <w:pStyle w:val="Formresponse"/>
            </w:pPr>
            <w:r>
              <w:fldChar w:fldCharType="begin">
                <w:ffData>
                  <w:name w:val=""/>
                  <w:enabled/>
                  <w:calcOnExit w:val="0"/>
                  <w:textInput>
                    <w:default w:val="                                                                                                                     "/>
                  </w:textInput>
                </w:ffData>
              </w:fldChar>
            </w:r>
            <w:r>
              <w:instrText xml:space="preserve"> FORMTEXT </w:instrText>
            </w:r>
            <w:r>
              <w:fldChar w:fldCharType="separate"/>
            </w:r>
            <w:r w:rsidR="001053FD">
              <w:t> </w:t>
            </w:r>
            <w:r w:rsidR="001053FD">
              <w:t> </w:t>
            </w:r>
            <w:r w:rsidR="001053FD">
              <w:t> </w:t>
            </w:r>
            <w:r w:rsidR="001053FD">
              <w:t> </w:t>
            </w:r>
            <w:r w:rsidR="001053FD">
              <w:t> </w:t>
            </w:r>
            <w:r>
              <w:fldChar w:fldCharType="end"/>
            </w:r>
          </w:p>
        </w:tc>
      </w:tr>
      <w:tr w:rsidR="002F40B4" w14:paraId="3385319B" w14:textId="77777777">
        <w:tc>
          <w:tcPr>
            <w:tcW w:w="3119" w:type="dxa"/>
          </w:tcPr>
          <w:p w14:paraId="1402D43F" w14:textId="77777777" w:rsidR="002F40B4" w:rsidRDefault="00C6677F">
            <w:pPr>
              <w:pStyle w:val="RdgTableitem"/>
            </w:pPr>
            <w:r>
              <w:rPr>
                <w:b/>
                <w:bCs/>
              </w:rPr>
              <w:t>4</w:t>
            </w:r>
            <w:r w:rsidR="002F40B4">
              <w:rPr>
                <w:b/>
                <w:bCs/>
              </w:rPr>
              <w:t xml:space="preserve">.2 </w:t>
            </w:r>
            <w:r w:rsidR="002F40B4">
              <w:t xml:space="preserve">  Date appointed</w:t>
            </w:r>
          </w:p>
        </w:tc>
        <w:tc>
          <w:tcPr>
            <w:tcW w:w="7314" w:type="dxa"/>
          </w:tcPr>
          <w:p w14:paraId="4B9523A4" w14:textId="465AA528"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1053FD">
              <w:t> </w:t>
            </w:r>
            <w:r w:rsidR="001053FD">
              <w:t> </w:t>
            </w:r>
            <w:r w:rsidR="001053FD">
              <w:t> </w:t>
            </w:r>
            <w:r w:rsidR="001053FD">
              <w:t> </w:t>
            </w:r>
            <w:r w:rsidR="001053FD">
              <w:t> </w:t>
            </w:r>
            <w:r>
              <w:fldChar w:fldCharType="end"/>
            </w:r>
          </w:p>
        </w:tc>
      </w:tr>
      <w:tr w:rsidR="002F40B4" w14:paraId="28E2AD61" w14:textId="77777777">
        <w:tc>
          <w:tcPr>
            <w:tcW w:w="3119" w:type="dxa"/>
          </w:tcPr>
          <w:p w14:paraId="17CCD7C9" w14:textId="77777777" w:rsidR="002F40B4" w:rsidRDefault="00C6677F">
            <w:pPr>
              <w:pStyle w:val="RdgTableitem"/>
              <w:rPr>
                <w:b/>
                <w:bCs/>
              </w:rPr>
            </w:pPr>
            <w:r>
              <w:rPr>
                <w:b/>
                <w:bCs/>
              </w:rPr>
              <w:t>4</w:t>
            </w:r>
            <w:r w:rsidR="002F40B4">
              <w:rPr>
                <w:b/>
                <w:bCs/>
              </w:rPr>
              <w:t xml:space="preserve">.3   </w:t>
            </w:r>
            <w:r w:rsidR="002F40B4">
              <w:rPr>
                <w:bCs/>
              </w:rPr>
              <w:t>Employer</w:t>
            </w:r>
          </w:p>
        </w:tc>
        <w:tc>
          <w:tcPr>
            <w:tcW w:w="7314" w:type="dxa"/>
          </w:tcPr>
          <w:p w14:paraId="287EF0A5" w14:textId="338E9207"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r w:rsidR="002F40B4" w14:paraId="2F45A1E1" w14:textId="77777777">
        <w:trPr>
          <w:trHeight w:val="851"/>
        </w:trPr>
        <w:tc>
          <w:tcPr>
            <w:tcW w:w="3119" w:type="dxa"/>
          </w:tcPr>
          <w:p w14:paraId="1B222800" w14:textId="77777777" w:rsidR="002F40B4" w:rsidRDefault="00C6677F">
            <w:pPr>
              <w:pStyle w:val="RdgTableitem"/>
              <w:rPr>
                <w:b/>
                <w:bCs/>
              </w:rPr>
            </w:pPr>
            <w:r>
              <w:rPr>
                <w:b/>
                <w:bCs/>
              </w:rPr>
              <w:t>4</w:t>
            </w:r>
            <w:r w:rsidR="002F40B4">
              <w:rPr>
                <w:b/>
                <w:bCs/>
              </w:rPr>
              <w:t xml:space="preserve">.4   </w:t>
            </w:r>
            <w:r w:rsidR="002F40B4">
              <w:rPr>
                <w:bCs/>
              </w:rPr>
              <w:t>Address</w:t>
            </w:r>
          </w:p>
        </w:tc>
        <w:tc>
          <w:tcPr>
            <w:tcW w:w="7314" w:type="dxa"/>
          </w:tcPr>
          <w:p w14:paraId="08653F9A" w14:textId="78A72505" w:rsidR="002F40B4" w:rsidRDefault="002F40B4" w:rsidP="00BA7C77">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r w:rsidR="002F40B4" w14:paraId="3EB63898" w14:textId="77777777">
        <w:tc>
          <w:tcPr>
            <w:tcW w:w="3119" w:type="dxa"/>
          </w:tcPr>
          <w:p w14:paraId="1D6011A7" w14:textId="77777777" w:rsidR="002F40B4" w:rsidRDefault="00C6677F">
            <w:pPr>
              <w:pStyle w:val="RdgTableitem"/>
              <w:rPr>
                <w:b/>
                <w:bCs/>
              </w:rPr>
            </w:pPr>
            <w:r>
              <w:rPr>
                <w:b/>
                <w:bCs/>
              </w:rPr>
              <w:t>4</w:t>
            </w:r>
            <w:r w:rsidR="002F40B4">
              <w:rPr>
                <w:b/>
                <w:bCs/>
              </w:rPr>
              <w:t xml:space="preserve">.5   </w:t>
            </w:r>
            <w:r w:rsidR="002F40B4">
              <w:rPr>
                <w:bCs/>
              </w:rPr>
              <w:t>Telephone</w:t>
            </w:r>
          </w:p>
        </w:tc>
        <w:tc>
          <w:tcPr>
            <w:tcW w:w="7314" w:type="dxa"/>
          </w:tcPr>
          <w:p w14:paraId="0991F024" w14:textId="6153C194"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r w:rsidR="002F40B4" w14:paraId="2EF6DB30" w14:textId="77777777">
        <w:tc>
          <w:tcPr>
            <w:tcW w:w="3119" w:type="dxa"/>
          </w:tcPr>
          <w:p w14:paraId="6FA5FCCD" w14:textId="77777777" w:rsidR="002F40B4" w:rsidRDefault="00C6677F">
            <w:pPr>
              <w:pStyle w:val="RdgTableitem"/>
              <w:rPr>
                <w:b/>
                <w:bCs/>
              </w:rPr>
            </w:pPr>
            <w:r>
              <w:rPr>
                <w:b/>
                <w:bCs/>
              </w:rPr>
              <w:t>4</w:t>
            </w:r>
            <w:r w:rsidR="006B77B4">
              <w:rPr>
                <w:b/>
                <w:bCs/>
              </w:rPr>
              <w:t>.6</w:t>
            </w:r>
            <w:r w:rsidR="002F40B4">
              <w:rPr>
                <w:b/>
                <w:bCs/>
              </w:rPr>
              <w:t xml:space="preserve">   </w:t>
            </w:r>
            <w:r w:rsidR="002F40B4">
              <w:rPr>
                <w:bCs/>
              </w:rPr>
              <w:t>Email</w:t>
            </w:r>
          </w:p>
        </w:tc>
        <w:tc>
          <w:tcPr>
            <w:tcW w:w="7314" w:type="dxa"/>
          </w:tcPr>
          <w:p w14:paraId="4DE03FA7" w14:textId="6A914FAF"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r w:rsidR="002F40B4" w14:paraId="58159D36" w14:textId="77777777">
        <w:tc>
          <w:tcPr>
            <w:tcW w:w="3119" w:type="dxa"/>
          </w:tcPr>
          <w:p w14:paraId="4F437B08" w14:textId="77777777" w:rsidR="002F40B4" w:rsidRDefault="00C6677F">
            <w:pPr>
              <w:pStyle w:val="RdgTableitem"/>
              <w:rPr>
                <w:b/>
                <w:bCs/>
              </w:rPr>
            </w:pPr>
            <w:r>
              <w:rPr>
                <w:b/>
                <w:bCs/>
              </w:rPr>
              <w:t>4</w:t>
            </w:r>
            <w:r w:rsidR="006B77B4">
              <w:rPr>
                <w:b/>
                <w:bCs/>
              </w:rPr>
              <w:t>.7</w:t>
            </w:r>
            <w:r w:rsidR="002F40B4">
              <w:rPr>
                <w:b/>
                <w:bCs/>
              </w:rPr>
              <w:t xml:space="preserve">  </w:t>
            </w:r>
            <w:r w:rsidR="002F40B4">
              <w:rPr>
                <w:bCs/>
              </w:rPr>
              <w:t xml:space="preserve"> Nature of employer’s business </w:t>
            </w:r>
            <w:r w:rsidR="002F40B4">
              <w:rPr>
                <w:bCs/>
              </w:rPr>
              <w:br/>
              <w:t>or activity</w:t>
            </w:r>
          </w:p>
        </w:tc>
        <w:tc>
          <w:tcPr>
            <w:tcW w:w="7314" w:type="dxa"/>
          </w:tcPr>
          <w:p w14:paraId="6AD3BD64" w14:textId="2C25842D"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r w:rsidR="002F40B4" w14:paraId="58ECF0C0" w14:textId="77777777">
        <w:tc>
          <w:tcPr>
            <w:tcW w:w="3119" w:type="dxa"/>
          </w:tcPr>
          <w:p w14:paraId="503D126F" w14:textId="77777777" w:rsidR="002F40B4" w:rsidRDefault="00C6677F">
            <w:pPr>
              <w:pStyle w:val="RdgTableitem"/>
              <w:rPr>
                <w:b/>
                <w:bCs/>
              </w:rPr>
            </w:pPr>
            <w:r>
              <w:rPr>
                <w:b/>
                <w:bCs/>
              </w:rPr>
              <w:t>4</w:t>
            </w:r>
            <w:r w:rsidR="006B77B4">
              <w:rPr>
                <w:b/>
                <w:bCs/>
              </w:rPr>
              <w:t>.8</w:t>
            </w:r>
            <w:r w:rsidR="002F40B4">
              <w:rPr>
                <w:b/>
                <w:bCs/>
              </w:rPr>
              <w:t xml:space="preserve">   </w:t>
            </w:r>
            <w:r w:rsidR="002E0C45">
              <w:rPr>
                <w:bCs/>
              </w:rPr>
              <w:t>Gross annual salary (R</w:t>
            </w:r>
            <w:r w:rsidR="002F40B4">
              <w:rPr>
                <w:bCs/>
              </w:rPr>
              <w:t>)</w:t>
            </w:r>
            <w:r w:rsidR="002E0C45">
              <w:rPr>
                <w:bCs/>
              </w:rPr>
              <w:t xml:space="preserve"> </w:t>
            </w:r>
          </w:p>
        </w:tc>
        <w:tc>
          <w:tcPr>
            <w:tcW w:w="7314" w:type="dxa"/>
          </w:tcPr>
          <w:p w14:paraId="51F902CA" w14:textId="320C9AB7" w:rsidR="002F40B4" w:rsidRDefault="002F40B4" w:rsidP="00C436B0">
            <w:pPr>
              <w:pStyle w:val="Formresponse"/>
            </w:pPr>
            <w:r>
              <w:fldChar w:fldCharType="begin">
                <w:ffData>
                  <w:name w:val="Text46"/>
                  <w:enabled/>
                  <w:calcOnExit w:val="0"/>
                  <w:textInput>
                    <w:default w:val="                                                                                                                     "/>
                  </w:textInput>
                </w:ffData>
              </w:fldChar>
            </w:r>
            <w:r>
              <w:instrText xml:space="preserve"> FORMTEXT </w:instrText>
            </w:r>
            <w:r>
              <w:fldChar w:fldCharType="separate"/>
            </w:r>
            <w:r w:rsidR="00BA7C77">
              <w:t> </w:t>
            </w:r>
            <w:r w:rsidR="00BA7C77">
              <w:t> </w:t>
            </w:r>
            <w:r w:rsidR="00BA7C77">
              <w:t> </w:t>
            </w:r>
            <w:r w:rsidR="00BA7C77">
              <w:t> </w:t>
            </w:r>
            <w:r w:rsidR="00BA7C77">
              <w:t> </w:t>
            </w:r>
            <w:r>
              <w:fldChar w:fldCharType="end"/>
            </w:r>
          </w:p>
        </w:tc>
      </w:tr>
    </w:tbl>
    <w:p w14:paraId="41FFBF3F" w14:textId="77777777" w:rsidR="002F40B4" w:rsidRDefault="002F40B4">
      <w:pPr>
        <w:pStyle w:val="RdgTabletitlegap"/>
      </w:pPr>
    </w:p>
    <w:p w14:paraId="0B58BB24" w14:textId="77777777" w:rsidR="002F40B4" w:rsidRDefault="002F40B4">
      <w:pPr>
        <w:pStyle w:val="RdgTabletitlegap"/>
      </w:pPr>
    </w:p>
    <w:p w14:paraId="66101317" w14:textId="175E8955" w:rsidR="002F40B4" w:rsidRDefault="002F40B4">
      <w:pPr>
        <w:pStyle w:val="RdgTabletitlegap"/>
      </w:pPr>
    </w:p>
    <w:tbl>
      <w:tblPr>
        <w:tblW w:w="105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4680"/>
        <w:gridCol w:w="5893"/>
      </w:tblGrid>
      <w:tr w:rsidR="00BD3C61" w14:paraId="0D4C0488" w14:textId="77777777" w:rsidTr="007948D3">
        <w:tc>
          <w:tcPr>
            <w:tcW w:w="10573" w:type="dxa"/>
            <w:gridSpan w:val="2"/>
            <w:tcBorders>
              <w:top w:val="single" w:sz="4" w:space="0" w:color="333333"/>
              <w:left w:val="single" w:sz="4" w:space="0" w:color="333333"/>
              <w:bottom w:val="nil"/>
              <w:right w:val="single" w:sz="4" w:space="0" w:color="333333"/>
            </w:tcBorders>
            <w:shd w:val="clear" w:color="auto" w:fill="333333"/>
          </w:tcPr>
          <w:p w14:paraId="11B95058" w14:textId="2F5BE85F" w:rsidR="00BD3C61" w:rsidRDefault="00BD3C61" w:rsidP="00BD3C61">
            <w:pPr>
              <w:pStyle w:val="RdgTablewhiteheading"/>
            </w:pPr>
            <w:r w:rsidRPr="00B01B6F">
              <w:t>Section 5</w:t>
            </w:r>
            <w:r w:rsidR="00B01B6F">
              <w:t>:</w:t>
            </w:r>
            <w:r>
              <w:t xml:space="preserve">  </w:t>
            </w:r>
            <w:r w:rsidR="00B01B6F">
              <w:t xml:space="preserve"> </w:t>
            </w:r>
            <w:r>
              <w:t>Work experience</w:t>
            </w:r>
          </w:p>
        </w:tc>
      </w:tr>
      <w:tr w:rsidR="005E071F" w14:paraId="5DC77B0E" w14:textId="77777777" w:rsidTr="007948D3">
        <w:trPr>
          <w:trHeight w:hRule="exact" w:val="57"/>
        </w:trPr>
        <w:tc>
          <w:tcPr>
            <w:tcW w:w="4680" w:type="dxa"/>
            <w:tcBorders>
              <w:top w:val="nil"/>
              <w:left w:val="nil"/>
              <w:right w:val="nil"/>
            </w:tcBorders>
          </w:tcPr>
          <w:p w14:paraId="3856909A" w14:textId="77777777" w:rsidR="00C6677F" w:rsidRDefault="00C6677F">
            <w:pPr>
              <w:pStyle w:val="RdgTableitem"/>
            </w:pPr>
          </w:p>
        </w:tc>
        <w:tc>
          <w:tcPr>
            <w:tcW w:w="5893" w:type="dxa"/>
            <w:tcBorders>
              <w:top w:val="nil"/>
              <w:left w:val="nil"/>
              <w:right w:val="nil"/>
            </w:tcBorders>
          </w:tcPr>
          <w:p w14:paraId="6BF62A73" w14:textId="77777777" w:rsidR="00C6677F" w:rsidRDefault="00C6677F">
            <w:pPr>
              <w:pStyle w:val="RdgTableitem"/>
            </w:pPr>
          </w:p>
        </w:tc>
      </w:tr>
      <w:tr w:rsidR="00682181" w14:paraId="1EBF9199" w14:textId="77777777" w:rsidTr="00145329">
        <w:trPr>
          <w:trHeight w:val="5421"/>
        </w:trPr>
        <w:tc>
          <w:tcPr>
            <w:tcW w:w="10573" w:type="dxa"/>
            <w:gridSpan w:val="2"/>
          </w:tcPr>
          <w:p w14:paraId="2B1367D2" w14:textId="2CCAB936" w:rsidR="00682181" w:rsidRDefault="00662863" w:rsidP="00682181">
            <w:pPr>
              <w:pStyle w:val="RdgTableitem"/>
              <w:spacing w:after="120"/>
            </w:pPr>
            <w:r>
              <w:t xml:space="preserve">Tell us more about your work experience in not more than </w:t>
            </w:r>
            <w:r w:rsidRPr="00811E93">
              <w:rPr>
                <w:b/>
                <w:bCs/>
              </w:rPr>
              <w:t>400 words</w:t>
            </w:r>
            <w:r>
              <w:t>. Please include a description of your core activities. Below are some prompt questions to guide you</w:t>
            </w:r>
            <w:r w:rsidR="00682181">
              <w:t>:</w:t>
            </w:r>
          </w:p>
          <w:p w14:paraId="31D10BA9" w14:textId="542D4D6C" w:rsidR="00662863" w:rsidRPr="00662863" w:rsidRDefault="00662863" w:rsidP="00682181">
            <w:pPr>
              <w:pStyle w:val="RdgTableitem"/>
              <w:spacing w:after="120"/>
            </w:pPr>
            <w:r>
              <w:t>What is your experience in working as part of a team?</w:t>
            </w:r>
            <w:r w:rsidR="00811E93">
              <w:t xml:space="preserve"> </w:t>
            </w:r>
            <w:r>
              <w:t>How do you motivate yourself and others</w:t>
            </w:r>
            <w:r w:rsidR="00811E93">
              <w:t xml:space="preserve">? How does your role fit into the operations of the business? How do you identify your own developmental needs? How have you been involved in working on any projects? How do you tackle any problems that you identify – this may be work or personal? </w:t>
            </w:r>
          </w:p>
          <w:p w14:paraId="2282B736" w14:textId="31F5FBB6" w:rsidR="00682181" w:rsidRDefault="00DA20DE" w:rsidP="00682181">
            <w:pPr>
              <w:pStyle w:val="Formresponse"/>
            </w:pPr>
            <w:r>
              <w:fldChar w:fldCharType="begin">
                <w:ffData>
                  <w:name w:val=""/>
                  <w:enabled/>
                  <w:calcOnExit w:val="0"/>
                  <w:textInput>
                    <w:default w:val="                                                                                                                     "/>
                    <w:maxLength w:val="400"/>
                  </w:textInput>
                </w:ffData>
              </w:fldChar>
            </w:r>
            <w:r>
              <w:instrText xml:space="preserve"> FORMTEXT </w:instrText>
            </w:r>
            <w:r>
              <w:fldChar w:fldCharType="separate"/>
            </w:r>
            <w:r>
              <w:rPr>
                <w:noProof/>
              </w:rPr>
              <w:t xml:space="preserve">                                                                                                                     </w:t>
            </w:r>
            <w:r>
              <w:fldChar w:fldCharType="end"/>
            </w:r>
          </w:p>
          <w:p w14:paraId="0BBB56E1" w14:textId="77777777" w:rsidR="00682181" w:rsidRDefault="00682181" w:rsidP="00682181">
            <w:pPr>
              <w:pStyle w:val="Formresponse"/>
            </w:pPr>
          </w:p>
          <w:p w14:paraId="2D00BB6C" w14:textId="77777777" w:rsidR="00682181" w:rsidRDefault="00682181" w:rsidP="00682181">
            <w:pPr>
              <w:pStyle w:val="Formresponse"/>
            </w:pPr>
          </w:p>
          <w:p w14:paraId="23E5C34D" w14:textId="77777777" w:rsidR="007948D3" w:rsidRDefault="007948D3" w:rsidP="00682181">
            <w:pPr>
              <w:pStyle w:val="Formresponse"/>
            </w:pPr>
          </w:p>
          <w:p w14:paraId="5AE6DF79" w14:textId="77777777" w:rsidR="007948D3" w:rsidRDefault="007948D3" w:rsidP="00682181">
            <w:pPr>
              <w:pStyle w:val="Formresponse"/>
            </w:pPr>
          </w:p>
          <w:p w14:paraId="41EA0608" w14:textId="77777777" w:rsidR="007948D3" w:rsidRDefault="007948D3" w:rsidP="00682181">
            <w:pPr>
              <w:pStyle w:val="Formresponse"/>
            </w:pPr>
          </w:p>
          <w:p w14:paraId="5FE19FEF" w14:textId="77777777" w:rsidR="007948D3" w:rsidRDefault="007948D3" w:rsidP="00682181">
            <w:pPr>
              <w:pStyle w:val="Formresponse"/>
            </w:pPr>
          </w:p>
          <w:p w14:paraId="5803A436" w14:textId="57000444" w:rsidR="00682181" w:rsidRDefault="00682181" w:rsidP="00A23134">
            <w:pPr>
              <w:pStyle w:val="Formresponse"/>
            </w:pPr>
          </w:p>
        </w:tc>
      </w:tr>
    </w:tbl>
    <w:p w14:paraId="0EC4613C" w14:textId="77777777" w:rsidR="002F40B4" w:rsidRDefault="002F40B4">
      <w:pPr>
        <w:pStyle w:val="RdgTabletitlegap"/>
      </w:pPr>
    </w:p>
    <w:p w14:paraId="1ED3026E" w14:textId="72E2C7B4" w:rsidR="002F40B4" w:rsidRDefault="002F40B4">
      <w:pPr>
        <w:pStyle w:val="RdgTabletitlegap"/>
      </w:pPr>
    </w:p>
    <w:p w14:paraId="0002F537" w14:textId="77777777" w:rsidR="00F71420" w:rsidRDefault="00F71420">
      <w:pPr>
        <w:pStyle w:val="RdgTabletitlegap"/>
      </w:pPr>
    </w:p>
    <w:p w14:paraId="0A4E7D32" w14:textId="77777777" w:rsidR="00F71420" w:rsidRDefault="00F71420">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4792946C" w14:textId="77777777">
        <w:tc>
          <w:tcPr>
            <w:tcW w:w="10433" w:type="dxa"/>
            <w:tcBorders>
              <w:top w:val="single" w:sz="4" w:space="0" w:color="333333"/>
              <w:left w:val="single" w:sz="4" w:space="0" w:color="333333"/>
              <w:bottom w:val="nil"/>
              <w:right w:val="single" w:sz="4" w:space="0" w:color="333333"/>
            </w:tcBorders>
            <w:shd w:val="clear" w:color="auto" w:fill="333333"/>
            <w:vAlign w:val="center"/>
          </w:tcPr>
          <w:p w14:paraId="20110251" w14:textId="73C9926D" w:rsidR="002F40B4" w:rsidRDefault="000E78E5">
            <w:pPr>
              <w:pStyle w:val="RdgTablewhiteheading"/>
            </w:pPr>
            <w:r>
              <w:rPr>
                <w:b w:val="0"/>
                <w:bCs w:val="0"/>
              </w:rPr>
              <w:t>Section 6</w:t>
            </w:r>
            <w:r w:rsidR="002F40B4">
              <w:t xml:space="preserve">    </w:t>
            </w:r>
            <w:r w:rsidR="00145329">
              <w:t>E</w:t>
            </w:r>
            <w:r w:rsidR="002F40B4">
              <w:t>ducation</w:t>
            </w:r>
            <w:r w:rsidR="00145329">
              <w:t>al</w:t>
            </w:r>
            <w:r w:rsidR="00286C54">
              <w:t xml:space="preserve"> qualifications</w:t>
            </w:r>
          </w:p>
        </w:tc>
      </w:tr>
    </w:tbl>
    <w:p w14:paraId="5D54D983" w14:textId="77777777" w:rsidR="002F40B4" w:rsidRDefault="002F40B4">
      <w:pPr>
        <w:pStyle w:val="RdgTabletitlegap"/>
      </w:pPr>
    </w:p>
    <w:tbl>
      <w:tblPr>
        <w:tblW w:w="105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2297"/>
        <w:gridCol w:w="1418"/>
        <w:gridCol w:w="2976"/>
        <w:gridCol w:w="2410"/>
        <w:gridCol w:w="1418"/>
      </w:tblGrid>
      <w:tr w:rsidR="002963E2" w14:paraId="24D6B9FB" w14:textId="77777777" w:rsidTr="005173AD">
        <w:trPr>
          <w:tblHeader/>
        </w:trPr>
        <w:tc>
          <w:tcPr>
            <w:tcW w:w="2297" w:type="dxa"/>
            <w:vAlign w:val="bottom"/>
          </w:tcPr>
          <w:p w14:paraId="606AA735" w14:textId="77777777" w:rsidR="002963E2" w:rsidRDefault="002963E2" w:rsidP="005173AD">
            <w:pPr>
              <w:pStyle w:val="RdgTableitem"/>
              <w:spacing w:line="240" w:lineRule="auto"/>
              <w:rPr>
                <w:b/>
                <w:bCs/>
                <w:sz w:val="14"/>
              </w:rPr>
            </w:pPr>
            <w:bookmarkStart w:id="3" w:name="_Hlk181852563"/>
            <w:r>
              <w:t>Qualification</w:t>
            </w:r>
          </w:p>
        </w:tc>
        <w:tc>
          <w:tcPr>
            <w:tcW w:w="1418" w:type="dxa"/>
            <w:vAlign w:val="bottom"/>
          </w:tcPr>
          <w:p w14:paraId="769D7710" w14:textId="77777777" w:rsidR="002963E2" w:rsidRDefault="002963E2" w:rsidP="005173AD">
            <w:pPr>
              <w:pStyle w:val="RdgTableitem"/>
              <w:spacing w:line="240" w:lineRule="auto"/>
            </w:pPr>
            <w:r>
              <w:t>Class or grade</w:t>
            </w:r>
          </w:p>
        </w:tc>
        <w:tc>
          <w:tcPr>
            <w:tcW w:w="2976" w:type="dxa"/>
            <w:vAlign w:val="bottom"/>
          </w:tcPr>
          <w:p w14:paraId="11EDA6B6" w14:textId="77777777" w:rsidR="002963E2" w:rsidRDefault="002963E2" w:rsidP="005173AD">
            <w:pPr>
              <w:pStyle w:val="RdgTableitem"/>
              <w:spacing w:line="240" w:lineRule="auto"/>
            </w:pPr>
            <w:r>
              <w:t>Subjects passed</w:t>
            </w:r>
          </w:p>
        </w:tc>
        <w:tc>
          <w:tcPr>
            <w:tcW w:w="2410" w:type="dxa"/>
            <w:vAlign w:val="bottom"/>
          </w:tcPr>
          <w:p w14:paraId="65215E5F" w14:textId="77777777" w:rsidR="002963E2" w:rsidRDefault="002963E2" w:rsidP="005173AD">
            <w:pPr>
              <w:pStyle w:val="RdgTableitem"/>
              <w:spacing w:line="240" w:lineRule="auto"/>
            </w:pPr>
            <w:r>
              <w:t>Institution</w:t>
            </w:r>
          </w:p>
        </w:tc>
        <w:tc>
          <w:tcPr>
            <w:tcW w:w="1418" w:type="dxa"/>
            <w:vAlign w:val="bottom"/>
          </w:tcPr>
          <w:p w14:paraId="4C2E3C93" w14:textId="77777777" w:rsidR="002963E2" w:rsidRDefault="002963E2" w:rsidP="005173AD">
            <w:pPr>
              <w:pStyle w:val="RdgTableitem"/>
              <w:spacing w:line="240" w:lineRule="auto"/>
            </w:pPr>
            <w:r>
              <w:t>Graduation date</w:t>
            </w:r>
          </w:p>
        </w:tc>
      </w:tr>
      <w:tr w:rsidR="002963E2" w14:paraId="3316C157" w14:textId="77777777" w:rsidTr="005173AD">
        <w:trPr>
          <w:trHeight w:val="1844"/>
        </w:trPr>
        <w:tc>
          <w:tcPr>
            <w:tcW w:w="2297" w:type="dxa"/>
          </w:tcPr>
          <w:p w14:paraId="5CA99F35" w14:textId="77777777" w:rsidR="002963E2" w:rsidRDefault="002963E2" w:rsidP="005173AD">
            <w:pPr>
              <w:pStyle w:val="Formresponse"/>
            </w:pP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c>
          <w:tcPr>
            <w:tcW w:w="1418" w:type="dxa"/>
          </w:tcPr>
          <w:p w14:paraId="724DA9F7" w14:textId="77777777" w:rsidR="002963E2" w:rsidRDefault="002963E2" w:rsidP="005173AD">
            <w:pPr>
              <w:pStyle w:val="Formresponse"/>
            </w:pP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c>
          <w:tcPr>
            <w:tcW w:w="2976" w:type="dxa"/>
          </w:tcPr>
          <w:p w14:paraId="287E5048" w14:textId="77777777" w:rsidR="002963E2" w:rsidRDefault="002963E2" w:rsidP="005173AD">
            <w:pPr>
              <w:pStyle w:val="Formresponse"/>
            </w:pP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c>
          <w:tcPr>
            <w:tcW w:w="2410" w:type="dxa"/>
          </w:tcPr>
          <w:p w14:paraId="10DAB533" w14:textId="77777777" w:rsidR="002963E2" w:rsidRDefault="002963E2" w:rsidP="005173AD">
            <w:pPr>
              <w:pStyle w:val="Formresponse"/>
            </w:pP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c>
          <w:tcPr>
            <w:tcW w:w="1418" w:type="dxa"/>
          </w:tcPr>
          <w:p w14:paraId="31660D3E" w14:textId="77777777" w:rsidR="002963E2" w:rsidRDefault="002963E2" w:rsidP="005173AD">
            <w:pPr>
              <w:pStyle w:val="Formresponse"/>
            </w:pP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r>
      <w:bookmarkEnd w:id="3"/>
    </w:tbl>
    <w:p w14:paraId="18F837F7" w14:textId="77777777" w:rsidR="00286C54" w:rsidRDefault="00286C54">
      <w:pPr>
        <w:pStyle w:val="RdgTabletitlegap"/>
      </w:pPr>
    </w:p>
    <w:p w14:paraId="501F596B" w14:textId="77777777" w:rsidR="00286C54" w:rsidRDefault="00286C54">
      <w:pPr>
        <w:pStyle w:val="RdgTabletitlegap"/>
      </w:pPr>
    </w:p>
    <w:p w14:paraId="7DBABB57" w14:textId="77777777" w:rsidR="002F40B4" w:rsidRDefault="002F40B4">
      <w:pPr>
        <w:pStyle w:val="RdgTabletitlegap"/>
      </w:pPr>
    </w:p>
    <w:p w14:paraId="4F26512C" w14:textId="7CA9A0F9"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332FA774" w14:textId="77777777" w:rsidTr="000D5477">
        <w:tc>
          <w:tcPr>
            <w:tcW w:w="10433" w:type="dxa"/>
            <w:tcBorders>
              <w:top w:val="single" w:sz="4" w:space="0" w:color="333333"/>
              <w:left w:val="single" w:sz="4" w:space="0" w:color="333333"/>
              <w:bottom w:val="nil"/>
              <w:right w:val="single" w:sz="4" w:space="0" w:color="333333"/>
            </w:tcBorders>
            <w:shd w:val="clear" w:color="auto" w:fill="333333"/>
          </w:tcPr>
          <w:p w14:paraId="0C04E772" w14:textId="75E6EB1F" w:rsidR="002F40B4" w:rsidRDefault="000E78E5">
            <w:pPr>
              <w:pStyle w:val="RdgTablewhiteheading"/>
            </w:pPr>
            <w:r>
              <w:rPr>
                <w:b w:val="0"/>
                <w:bCs w:val="0"/>
              </w:rPr>
              <w:t xml:space="preserve">Section </w:t>
            </w:r>
            <w:r w:rsidR="00C01E55">
              <w:rPr>
                <w:b w:val="0"/>
                <w:bCs w:val="0"/>
              </w:rPr>
              <w:t>7</w:t>
            </w:r>
            <w:r w:rsidR="002F40B4">
              <w:t xml:space="preserve">    Personal statement</w:t>
            </w:r>
          </w:p>
        </w:tc>
      </w:tr>
      <w:tr w:rsidR="002F40B4" w14:paraId="6C15DD64" w14:textId="77777777" w:rsidTr="000D5477">
        <w:tc>
          <w:tcPr>
            <w:tcW w:w="10433" w:type="dxa"/>
            <w:tcBorders>
              <w:top w:val="nil"/>
              <w:left w:val="nil"/>
              <w:bottom w:val="nil"/>
              <w:right w:val="nil"/>
            </w:tcBorders>
          </w:tcPr>
          <w:p w14:paraId="4637D8F8" w14:textId="77777777" w:rsidR="002F40B4" w:rsidRDefault="002F40B4">
            <w:pPr>
              <w:pStyle w:val="RdgTableitem"/>
            </w:pPr>
            <w:r>
              <w:t xml:space="preserve">In support of your application please explain how you believe you will benefit from the programme and state your career objectives by giving a frank expression of your strengths and weaknesses. You are expected to write </w:t>
            </w:r>
            <w:r w:rsidRPr="00494CBF">
              <w:rPr>
                <w:b/>
                <w:bCs/>
              </w:rPr>
              <w:t>600–700 words</w:t>
            </w:r>
            <w:r>
              <w:t xml:space="preserve">. </w:t>
            </w:r>
          </w:p>
          <w:p w14:paraId="678B750A" w14:textId="77777777" w:rsidR="002F40B4" w:rsidRDefault="002F40B4">
            <w:pPr>
              <w:pStyle w:val="RdgTableitem"/>
            </w:pPr>
            <w:r>
              <w:t xml:space="preserve">Please </w:t>
            </w:r>
            <w:proofErr w:type="gramStart"/>
            <w:r>
              <w:t>continue on</w:t>
            </w:r>
            <w:proofErr w:type="gramEnd"/>
            <w:r>
              <w:t xml:space="preserve"> an extra page if requi</w:t>
            </w:r>
            <w:r w:rsidR="00B11243">
              <w:t>red</w:t>
            </w:r>
            <w:r>
              <w:t>.</w:t>
            </w:r>
          </w:p>
        </w:tc>
      </w:tr>
      <w:tr w:rsidR="00F82C9F" w14:paraId="11D968FA" w14:textId="77777777" w:rsidTr="00494CBF">
        <w:trPr>
          <w:cantSplit/>
          <w:trHeight w:val="4351"/>
        </w:trPr>
        <w:tc>
          <w:tcPr>
            <w:tcW w:w="10433" w:type="dxa"/>
          </w:tcPr>
          <w:p w14:paraId="70A555CC" w14:textId="4D21EA82" w:rsidR="00F82C9F" w:rsidRDefault="00476337" w:rsidP="0073386C">
            <w:pPr>
              <w:pStyle w:val="Formresponse"/>
            </w:pPr>
            <w:r>
              <w:fldChar w:fldCharType="begin">
                <w:ffData>
                  <w:name w:val=""/>
                  <w:enabled/>
                  <w:calcOnExit w:val="0"/>
                  <w:textInput>
                    <w:default w:val="                                                                                                                                            "/>
                    <w:maxLength w:val="700"/>
                  </w:textInput>
                </w:ffData>
              </w:fldChar>
            </w:r>
            <w:r>
              <w:instrText xml:space="preserve"> FORMTEXT </w:instrText>
            </w:r>
            <w:r>
              <w:fldChar w:fldCharType="separate"/>
            </w:r>
            <w:r w:rsidR="009A3132">
              <w:t> </w:t>
            </w:r>
            <w:r w:rsidR="009A3132">
              <w:t> </w:t>
            </w:r>
            <w:r w:rsidR="009A3132">
              <w:t> </w:t>
            </w:r>
            <w:r w:rsidR="009A3132">
              <w:t> </w:t>
            </w:r>
            <w:r w:rsidR="009A3132">
              <w:t> </w:t>
            </w:r>
            <w:r>
              <w:fldChar w:fldCharType="end"/>
            </w:r>
          </w:p>
        </w:tc>
      </w:tr>
    </w:tbl>
    <w:p w14:paraId="2F1ECB9B" w14:textId="0245D666" w:rsidR="002F40B4" w:rsidRDefault="002F40B4">
      <w:pPr>
        <w:pStyle w:val="RdgTabletitlegap"/>
      </w:pPr>
    </w:p>
    <w:p w14:paraId="3CC3F751" w14:textId="2C3B988E" w:rsidR="00A17846" w:rsidRDefault="00A17846">
      <w:pPr>
        <w:pStyle w:val="RdgTabletitlegap"/>
      </w:pPr>
    </w:p>
    <w:p w14:paraId="1F2D5212" w14:textId="6596DA0B" w:rsidR="00A17846" w:rsidRDefault="00A17846">
      <w:pPr>
        <w:pStyle w:val="RdgTabletitlegap"/>
      </w:pPr>
    </w:p>
    <w:p w14:paraId="5B7DA65C" w14:textId="482EEAEC" w:rsidR="00A17846" w:rsidRDefault="00A17846">
      <w:pPr>
        <w:pStyle w:val="RdgTabletitlegap"/>
      </w:pPr>
    </w:p>
    <w:p w14:paraId="1B510CA9" w14:textId="77777777" w:rsidR="00A17846" w:rsidRDefault="00A17846">
      <w:pPr>
        <w:pStyle w:val="RdgTabletitlegap"/>
      </w:pPr>
    </w:p>
    <w:p w14:paraId="5B15C306" w14:textId="77777777" w:rsidR="00A17846" w:rsidRDefault="00A17846">
      <w:pPr>
        <w:pStyle w:val="RdgTabletitlegap"/>
      </w:pPr>
    </w:p>
    <w:p w14:paraId="0F6500C8" w14:textId="77777777" w:rsidR="00A17846" w:rsidRDefault="00A17846">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00F8D894" w14:textId="77777777">
        <w:tc>
          <w:tcPr>
            <w:tcW w:w="9072" w:type="dxa"/>
            <w:tcBorders>
              <w:top w:val="single" w:sz="4" w:space="0" w:color="333333"/>
              <w:left w:val="single" w:sz="4" w:space="0" w:color="333333"/>
              <w:bottom w:val="nil"/>
              <w:right w:val="single" w:sz="4" w:space="0" w:color="333333"/>
            </w:tcBorders>
            <w:shd w:val="clear" w:color="auto" w:fill="333333"/>
          </w:tcPr>
          <w:p w14:paraId="4B75CAFB" w14:textId="6E5AE303" w:rsidR="002F40B4" w:rsidRDefault="00F002FF">
            <w:pPr>
              <w:pStyle w:val="RdgTablewhiteheading"/>
            </w:pPr>
            <w:r>
              <w:rPr>
                <w:b w:val="0"/>
                <w:bCs w:val="0"/>
              </w:rPr>
              <w:t xml:space="preserve">Section </w:t>
            </w:r>
            <w:r w:rsidR="00C01E55">
              <w:rPr>
                <w:b w:val="0"/>
                <w:bCs w:val="0"/>
              </w:rPr>
              <w:t>8</w:t>
            </w:r>
            <w:r w:rsidR="002F40B4">
              <w:t xml:space="preserve">    Reference</w:t>
            </w:r>
          </w:p>
        </w:tc>
      </w:tr>
    </w:tbl>
    <w:p w14:paraId="4543E53E" w14:textId="600CAB62" w:rsidR="002F40B4" w:rsidRDefault="00144ADD" w:rsidP="00144ADD">
      <w:pPr>
        <w:pStyle w:val="RdgNormal"/>
        <w:spacing w:after="240"/>
      </w:pPr>
      <w:r>
        <w:t xml:space="preserve">  </w:t>
      </w:r>
      <w:r w:rsidR="00140676">
        <w:t xml:space="preserve"> </w:t>
      </w:r>
      <w:r w:rsidR="002F40B4">
        <w:t xml:space="preserve">Please state the name and contact details of </w:t>
      </w:r>
      <w:r w:rsidR="00140676">
        <w:t>one</w:t>
      </w:r>
      <w:r w:rsidR="002F40B4">
        <w:t xml:space="preserve"> referee</w:t>
      </w:r>
      <w:r w:rsidR="00140676">
        <w:t xml:space="preserve"> for this application</w:t>
      </w:r>
      <w:r w:rsidR="002F40B4">
        <w:t>:</w:t>
      </w: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843"/>
        <w:gridCol w:w="8590"/>
      </w:tblGrid>
      <w:tr w:rsidR="002F40B4" w14:paraId="40E0FF64" w14:textId="77777777">
        <w:tc>
          <w:tcPr>
            <w:tcW w:w="1843" w:type="dxa"/>
          </w:tcPr>
          <w:p w14:paraId="58BE52F7" w14:textId="34DF4197" w:rsidR="002F40B4" w:rsidRDefault="0065252D">
            <w:pPr>
              <w:pStyle w:val="RdgTableitem"/>
            </w:pPr>
            <w:r>
              <w:t xml:space="preserve">Referee’s </w:t>
            </w:r>
            <w:r w:rsidR="00494CBF">
              <w:t>name</w:t>
            </w:r>
          </w:p>
        </w:tc>
        <w:tc>
          <w:tcPr>
            <w:tcW w:w="8590" w:type="dxa"/>
          </w:tcPr>
          <w:p w14:paraId="1881A699" w14:textId="5B5F6837" w:rsidR="002F40B4" w:rsidRDefault="002F40B4">
            <w:pPr>
              <w:pStyle w:val="Formresponse"/>
            </w:pPr>
            <w:r>
              <w:fldChar w:fldCharType="begin">
                <w:ffData>
                  <w:name w:val="Text46"/>
                  <w:enabled/>
                  <w:calcOnExit w:val="0"/>
                  <w:textInput>
                    <w:default w:val="                                                                                                                     "/>
                  </w:textInput>
                </w:ffData>
              </w:fldChar>
            </w:r>
            <w:r>
              <w:instrText xml:space="preserve"> FORMTEXT </w:instrText>
            </w:r>
            <w:r>
              <w:fldChar w:fldCharType="separate"/>
            </w:r>
            <w:r w:rsidR="00556B3A">
              <w:t> </w:t>
            </w:r>
            <w:r w:rsidR="00556B3A">
              <w:t> </w:t>
            </w:r>
            <w:r w:rsidR="00556B3A">
              <w:t> </w:t>
            </w:r>
            <w:r w:rsidR="00556B3A">
              <w:t> </w:t>
            </w:r>
            <w:r w:rsidR="00556B3A">
              <w:t> </w:t>
            </w:r>
            <w:r>
              <w:fldChar w:fldCharType="end"/>
            </w:r>
          </w:p>
        </w:tc>
      </w:tr>
      <w:tr w:rsidR="002F40B4" w14:paraId="61AEEB18" w14:textId="77777777">
        <w:tc>
          <w:tcPr>
            <w:tcW w:w="1843" w:type="dxa"/>
          </w:tcPr>
          <w:p w14:paraId="12B287EE" w14:textId="77777777" w:rsidR="002F40B4" w:rsidRDefault="002F40B4">
            <w:pPr>
              <w:pStyle w:val="RdgTableitem"/>
            </w:pPr>
            <w:r>
              <w:t>Position</w:t>
            </w:r>
          </w:p>
        </w:tc>
        <w:tc>
          <w:tcPr>
            <w:tcW w:w="8590" w:type="dxa"/>
          </w:tcPr>
          <w:p w14:paraId="66157ED0" w14:textId="59FE80CE" w:rsidR="002F40B4" w:rsidRDefault="002F40B4">
            <w:pPr>
              <w:pStyle w:val="Formresponse"/>
            </w:pPr>
            <w:r>
              <w:fldChar w:fldCharType="begin">
                <w:ffData>
                  <w:name w:val="Text46"/>
                  <w:enabled/>
                  <w:calcOnExit w:val="0"/>
                  <w:textInput>
                    <w:default w:val="                                                                                                                     "/>
                  </w:textInput>
                </w:ffData>
              </w:fldChar>
            </w:r>
            <w:r>
              <w:instrText xml:space="preserve"> FORMTEXT </w:instrText>
            </w:r>
            <w:r>
              <w:fldChar w:fldCharType="separate"/>
            </w:r>
            <w:r w:rsidR="00556B3A">
              <w:t> </w:t>
            </w:r>
            <w:r w:rsidR="00556B3A">
              <w:t> </w:t>
            </w:r>
            <w:r w:rsidR="00556B3A">
              <w:t> </w:t>
            </w:r>
            <w:r w:rsidR="00556B3A">
              <w:t> </w:t>
            </w:r>
            <w:r w:rsidR="00556B3A">
              <w:t> </w:t>
            </w:r>
            <w:r>
              <w:fldChar w:fldCharType="end"/>
            </w:r>
          </w:p>
        </w:tc>
      </w:tr>
      <w:tr w:rsidR="002F40B4" w14:paraId="3A7D3262" w14:textId="77777777">
        <w:trPr>
          <w:trHeight w:val="851"/>
        </w:trPr>
        <w:tc>
          <w:tcPr>
            <w:tcW w:w="1843" w:type="dxa"/>
          </w:tcPr>
          <w:p w14:paraId="0E7DE963" w14:textId="77777777" w:rsidR="002F40B4" w:rsidRDefault="002F40B4">
            <w:pPr>
              <w:pStyle w:val="RdgTableitem"/>
            </w:pPr>
            <w:r>
              <w:t>Address</w:t>
            </w:r>
          </w:p>
        </w:tc>
        <w:tc>
          <w:tcPr>
            <w:tcW w:w="8590" w:type="dxa"/>
          </w:tcPr>
          <w:p w14:paraId="0F6F4380" w14:textId="25DEF85D" w:rsidR="002F40B4" w:rsidRDefault="002F40B4" w:rsidP="00556B3A">
            <w:pPr>
              <w:pStyle w:val="Formresponse"/>
            </w:pPr>
            <w:r>
              <w:fldChar w:fldCharType="begin">
                <w:ffData>
                  <w:name w:val="Text46"/>
                  <w:enabled/>
                  <w:calcOnExit w:val="0"/>
                  <w:textInput>
                    <w:default w:val="                                                                                                                     "/>
                  </w:textInput>
                </w:ffData>
              </w:fldChar>
            </w:r>
            <w:r>
              <w:instrText xml:space="preserve"> FORMTEXT </w:instrText>
            </w:r>
            <w:r>
              <w:fldChar w:fldCharType="separate"/>
            </w:r>
            <w:r w:rsidR="00556B3A">
              <w:t> </w:t>
            </w:r>
            <w:r w:rsidR="00556B3A">
              <w:t> </w:t>
            </w:r>
            <w:r w:rsidR="00556B3A">
              <w:t> </w:t>
            </w:r>
            <w:r w:rsidR="00556B3A">
              <w:t> </w:t>
            </w:r>
            <w:r w:rsidR="00556B3A">
              <w:t> </w:t>
            </w:r>
            <w:r>
              <w:fldChar w:fldCharType="end"/>
            </w:r>
          </w:p>
        </w:tc>
      </w:tr>
      <w:tr w:rsidR="002F40B4" w14:paraId="5AF516B7" w14:textId="77777777">
        <w:tc>
          <w:tcPr>
            <w:tcW w:w="1843" w:type="dxa"/>
          </w:tcPr>
          <w:p w14:paraId="7002ABDF" w14:textId="77777777" w:rsidR="002F40B4" w:rsidRDefault="002F40B4">
            <w:pPr>
              <w:pStyle w:val="RdgTableitem"/>
            </w:pPr>
            <w:r>
              <w:t>Telephone</w:t>
            </w:r>
          </w:p>
        </w:tc>
        <w:tc>
          <w:tcPr>
            <w:tcW w:w="8590" w:type="dxa"/>
          </w:tcPr>
          <w:p w14:paraId="318874C9" w14:textId="09BBD5E6" w:rsidR="002F40B4" w:rsidRDefault="002F40B4">
            <w:pPr>
              <w:pStyle w:val="Formresponse"/>
            </w:pPr>
            <w:r>
              <w:fldChar w:fldCharType="begin">
                <w:ffData>
                  <w:name w:val="Text46"/>
                  <w:enabled/>
                  <w:calcOnExit w:val="0"/>
                  <w:textInput>
                    <w:default w:val="                                                                                                                     "/>
                  </w:textInput>
                </w:ffData>
              </w:fldChar>
            </w:r>
            <w:r>
              <w:instrText xml:space="preserve"> FORMTEXT </w:instrText>
            </w:r>
            <w:r>
              <w:fldChar w:fldCharType="separate"/>
            </w:r>
            <w:r w:rsidR="00556B3A">
              <w:t> </w:t>
            </w:r>
            <w:r w:rsidR="00556B3A">
              <w:t> </w:t>
            </w:r>
            <w:r w:rsidR="00556B3A">
              <w:t> </w:t>
            </w:r>
            <w:r w:rsidR="00556B3A">
              <w:t> </w:t>
            </w:r>
            <w:r w:rsidR="00556B3A">
              <w:t> </w:t>
            </w:r>
            <w:r>
              <w:fldChar w:fldCharType="end"/>
            </w:r>
          </w:p>
        </w:tc>
      </w:tr>
      <w:tr w:rsidR="002F40B4" w14:paraId="2664FB46" w14:textId="77777777">
        <w:tc>
          <w:tcPr>
            <w:tcW w:w="1843" w:type="dxa"/>
          </w:tcPr>
          <w:p w14:paraId="07754034" w14:textId="77777777" w:rsidR="002F40B4" w:rsidRDefault="002F40B4">
            <w:pPr>
              <w:pStyle w:val="RdgTableitem"/>
            </w:pPr>
            <w:r>
              <w:t>Email</w:t>
            </w:r>
          </w:p>
        </w:tc>
        <w:tc>
          <w:tcPr>
            <w:tcW w:w="8590" w:type="dxa"/>
          </w:tcPr>
          <w:p w14:paraId="382CB693" w14:textId="373401BE" w:rsidR="002F40B4" w:rsidRDefault="002F40B4">
            <w:pPr>
              <w:pStyle w:val="Formresponse"/>
            </w:pPr>
            <w:r>
              <w:fldChar w:fldCharType="begin">
                <w:ffData>
                  <w:name w:val="Text46"/>
                  <w:enabled/>
                  <w:calcOnExit w:val="0"/>
                  <w:textInput>
                    <w:default w:val="                                                                                                                     "/>
                  </w:textInput>
                </w:ffData>
              </w:fldChar>
            </w:r>
            <w:r>
              <w:instrText xml:space="preserve"> FORMTEXT </w:instrText>
            </w:r>
            <w:r>
              <w:fldChar w:fldCharType="separate"/>
            </w:r>
            <w:r w:rsidR="00556B3A">
              <w:t> </w:t>
            </w:r>
            <w:r w:rsidR="00556B3A">
              <w:t> </w:t>
            </w:r>
            <w:r w:rsidR="00556B3A">
              <w:t> </w:t>
            </w:r>
            <w:r w:rsidR="00556B3A">
              <w:t> </w:t>
            </w:r>
            <w:r w:rsidR="00556B3A">
              <w:t> </w:t>
            </w:r>
            <w:r>
              <w:fldChar w:fldCharType="end"/>
            </w:r>
          </w:p>
        </w:tc>
      </w:tr>
    </w:tbl>
    <w:p w14:paraId="0B08660E" w14:textId="77777777" w:rsidR="002F40B4" w:rsidRDefault="002F40B4">
      <w:pPr>
        <w:pStyle w:val="RdgTabletitlegap"/>
      </w:pPr>
    </w:p>
    <w:p w14:paraId="5C3FCE59" w14:textId="2B8747C8" w:rsidR="002F40B4" w:rsidRDefault="002F40B4">
      <w:pPr>
        <w:pStyle w:val="RdgTabletitle"/>
      </w:pPr>
    </w:p>
    <w:p w14:paraId="545A1291" w14:textId="77777777" w:rsidR="008F598C" w:rsidRDefault="008F598C">
      <w:pPr>
        <w:pStyle w:val="RdgTabletitlegap"/>
      </w:pPr>
    </w:p>
    <w:p w14:paraId="19F1C0BD"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2BBA43E0" w14:textId="77777777">
        <w:tc>
          <w:tcPr>
            <w:tcW w:w="9072" w:type="dxa"/>
            <w:tcBorders>
              <w:top w:val="single" w:sz="4" w:space="0" w:color="333333"/>
              <w:left w:val="single" w:sz="4" w:space="0" w:color="333333"/>
              <w:bottom w:val="nil"/>
              <w:right w:val="single" w:sz="4" w:space="0" w:color="333333"/>
            </w:tcBorders>
            <w:shd w:val="clear" w:color="auto" w:fill="333333"/>
          </w:tcPr>
          <w:p w14:paraId="6A7BD57E" w14:textId="61853FFA" w:rsidR="002F40B4" w:rsidRDefault="00F002FF">
            <w:pPr>
              <w:pStyle w:val="RdgTablewhiteheading"/>
            </w:pPr>
            <w:r>
              <w:rPr>
                <w:b w:val="0"/>
                <w:bCs w:val="0"/>
              </w:rPr>
              <w:t xml:space="preserve">Section </w:t>
            </w:r>
            <w:r w:rsidR="00C01E55">
              <w:rPr>
                <w:b w:val="0"/>
                <w:bCs w:val="0"/>
              </w:rPr>
              <w:t>9</w:t>
            </w:r>
            <w:r w:rsidR="002F40B4">
              <w:t xml:space="preserve">    Other details</w:t>
            </w:r>
          </w:p>
        </w:tc>
      </w:tr>
    </w:tbl>
    <w:p w14:paraId="23CAC0F1"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402"/>
        <w:gridCol w:w="4140"/>
        <w:gridCol w:w="2891"/>
      </w:tblGrid>
      <w:tr w:rsidR="00A72FE3" w14:paraId="49F69939" w14:textId="77777777" w:rsidTr="00A72FE3">
        <w:trPr>
          <w:trHeight w:val="542"/>
        </w:trPr>
        <w:tc>
          <w:tcPr>
            <w:tcW w:w="7542" w:type="dxa"/>
            <w:gridSpan w:val="2"/>
          </w:tcPr>
          <w:p w14:paraId="7E7DF4CF" w14:textId="77777777" w:rsidR="00A72FE3" w:rsidRDefault="00A72FE3" w:rsidP="00A72FE3">
            <w:pPr>
              <w:pStyle w:val="RdgTableitem"/>
            </w:pPr>
            <w:r>
              <w:rPr>
                <w:b/>
                <w:bCs/>
              </w:rPr>
              <w:t>9.1</w:t>
            </w:r>
            <w:r>
              <w:t xml:space="preserve">   What is your preferred Email Address for correspondence?</w:t>
            </w:r>
          </w:p>
          <w:p w14:paraId="6021AB3A" w14:textId="4125AEDF" w:rsidR="00A72FE3" w:rsidRPr="00A72FE3" w:rsidRDefault="00A72FE3" w:rsidP="00A72FE3">
            <w:pPr>
              <w:pStyle w:val="RdgTableitem"/>
              <w:ind w:left="340"/>
              <w:rPr>
                <w:i/>
                <w:iCs/>
                <w:sz w:val="16"/>
              </w:rPr>
            </w:pPr>
            <w:r>
              <w:t>(Please notify the Admissions Office immediately if your preferred Email Address changes)</w:t>
            </w:r>
          </w:p>
        </w:tc>
        <w:tc>
          <w:tcPr>
            <w:tcW w:w="2891" w:type="dxa"/>
          </w:tcPr>
          <w:p w14:paraId="769EECFD" w14:textId="471D7D76" w:rsidR="00A72FE3" w:rsidRDefault="00A72FE3" w:rsidP="00A72FE3">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Home      </w:t>
            </w:r>
            <w:r>
              <w:fldChar w:fldCharType="begin">
                <w:ffData>
                  <w:name w:val="Check6"/>
                  <w:enabled/>
                  <w:calcOnExit w:val="0"/>
                  <w:checkBox>
                    <w:sizeAuto/>
                    <w:default w:val="0"/>
                  </w:checkBox>
                </w:ffData>
              </w:fldChar>
            </w:r>
            <w:r>
              <w:instrText xml:space="preserve"> FORMCHECKBOX </w:instrText>
            </w:r>
            <w:r>
              <w:fldChar w:fldCharType="separate"/>
            </w:r>
            <w:r>
              <w:fldChar w:fldCharType="end"/>
            </w:r>
            <w:r>
              <w:t xml:space="preserve"> Work</w:t>
            </w:r>
          </w:p>
        </w:tc>
      </w:tr>
      <w:tr w:rsidR="00A72FE3" w14:paraId="6A771D51" w14:textId="77777777">
        <w:trPr>
          <w:cantSplit/>
        </w:trPr>
        <w:tc>
          <w:tcPr>
            <w:tcW w:w="10433" w:type="dxa"/>
            <w:gridSpan w:val="3"/>
          </w:tcPr>
          <w:p w14:paraId="14610E87" w14:textId="722C6D43" w:rsidR="00A72FE3" w:rsidRDefault="00A72FE3" w:rsidP="00A72FE3">
            <w:pPr>
              <w:pStyle w:val="RdgTableitem"/>
            </w:pPr>
            <w:r>
              <w:rPr>
                <w:b/>
              </w:rPr>
              <w:t>9.2</w:t>
            </w:r>
            <w:r>
              <w:t xml:space="preserve">   Has your employer given support to this application?  </w:t>
            </w:r>
            <w:r>
              <w:rPr>
                <w:i/>
                <w:iCs/>
              </w:rPr>
              <w:t xml:space="preserve"> </w:t>
            </w:r>
            <w:r>
              <w:t xml:space="preserve">     </w:t>
            </w: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Yes        </w:t>
            </w:r>
            <w:r>
              <w:fldChar w:fldCharType="begin">
                <w:ffData>
                  <w:name w:val="Check6"/>
                  <w:enabled/>
                  <w:calcOnExit w:val="0"/>
                  <w:checkBox>
                    <w:sizeAuto/>
                    <w:default w:val="0"/>
                  </w:checkBox>
                </w:ffData>
              </w:fldChar>
            </w:r>
            <w:r>
              <w:instrText xml:space="preserve"> FORMCHECKBOX </w:instrText>
            </w:r>
            <w:r>
              <w:fldChar w:fldCharType="separate"/>
            </w:r>
            <w:r>
              <w:fldChar w:fldCharType="end"/>
            </w:r>
            <w:r>
              <w:t xml:space="preserve"> No       </w:t>
            </w:r>
            <w:r>
              <w:fldChar w:fldCharType="begin">
                <w:ffData>
                  <w:name w:val="Check6"/>
                  <w:enabled/>
                  <w:calcOnExit w:val="0"/>
                  <w:checkBox>
                    <w:sizeAuto/>
                    <w:default w:val="0"/>
                  </w:checkBox>
                </w:ffData>
              </w:fldChar>
            </w:r>
            <w:r>
              <w:instrText xml:space="preserve"> FORMCHECKBOX </w:instrText>
            </w:r>
            <w:r>
              <w:fldChar w:fldCharType="separate"/>
            </w:r>
            <w:r>
              <w:fldChar w:fldCharType="end"/>
            </w:r>
            <w:r>
              <w:t xml:space="preserve"> Not applicable</w:t>
            </w:r>
          </w:p>
        </w:tc>
      </w:tr>
      <w:tr w:rsidR="00A72FE3" w14:paraId="58E3341C" w14:textId="77777777">
        <w:trPr>
          <w:cantSplit/>
        </w:trPr>
        <w:tc>
          <w:tcPr>
            <w:tcW w:w="10433" w:type="dxa"/>
            <w:gridSpan w:val="3"/>
          </w:tcPr>
          <w:p w14:paraId="76ACA92E" w14:textId="5AA9BB68" w:rsidR="00A72FE3" w:rsidRDefault="00A72FE3" w:rsidP="00A72FE3">
            <w:pPr>
              <w:pStyle w:val="RdgTableitem"/>
            </w:pPr>
            <w:r>
              <w:rPr>
                <w:b/>
              </w:rPr>
              <w:t>9.3</w:t>
            </w:r>
            <w:r>
              <w:t xml:space="preserve">   Please indicate who will be responsible for your fees:  </w:t>
            </w:r>
            <w:r>
              <w:rPr>
                <w:i/>
                <w:iCs/>
              </w:rPr>
              <w:t xml:space="preserve"> </w:t>
            </w:r>
            <w:r>
              <w:t xml:space="preserve">      </w:t>
            </w: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Yourself      </w:t>
            </w:r>
            <w:r>
              <w:fldChar w:fldCharType="begin">
                <w:ffData>
                  <w:name w:val="Check6"/>
                  <w:enabled/>
                  <w:calcOnExit w:val="0"/>
                  <w:checkBox>
                    <w:sizeAuto/>
                    <w:default w:val="0"/>
                  </w:checkBox>
                </w:ffData>
              </w:fldChar>
            </w:r>
            <w:r>
              <w:instrText xml:space="preserve"> FORMCHECKBOX </w:instrText>
            </w:r>
            <w:r>
              <w:fldChar w:fldCharType="separate"/>
            </w:r>
            <w:r>
              <w:fldChar w:fldCharType="end"/>
            </w:r>
            <w:r>
              <w:t xml:space="preserve"> Your company      </w:t>
            </w:r>
            <w:r>
              <w:fldChar w:fldCharType="begin">
                <w:ffData>
                  <w:name w:val="Check6"/>
                  <w:enabled/>
                  <w:calcOnExit w:val="0"/>
                  <w:checkBox>
                    <w:sizeAuto/>
                    <w:default w:val="0"/>
                  </w:checkBox>
                </w:ffData>
              </w:fldChar>
            </w:r>
            <w:r>
              <w:instrText xml:space="preserve"> FORMCHECKBOX </w:instrText>
            </w:r>
            <w:r>
              <w:fldChar w:fldCharType="separate"/>
            </w:r>
            <w:r>
              <w:fldChar w:fldCharType="end"/>
            </w:r>
            <w:r>
              <w:t xml:space="preserve"> Shared</w:t>
            </w:r>
          </w:p>
        </w:tc>
      </w:tr>
      <w:tr w:rsidR="00A72FE3" w14:paraId="3E0BFC5C" w14:textId="77777777" w:rsidTr="00A72FE3">
        <w:tc>
          <w:tcPr>
            <w:tcW w:w="3402" w:type="dxa"/>
          </w:tcPr>
          <w:p w14:paraId="1F52ED51" w14:textId="7FDF8C12" w:rsidR="00A72FE3" w:rsidRDefault="00A72FE3" w:rsidP="00A72FE3">
            <w:pPr>
              <w:pStyle w:val="RdgTableitem"/>
            </w:pPr>
            <w:r>
              <w:rPr>
                <w:b/>
              </w:rPr>
              <w:t>9.4</w:t>
            </w:r>
            <w:r>
              <w:t xml:space="preserve">   Percentage split (if shared):</w:t>
            </w:r>
          </w:p>
        </w:tc>
        <w:tc>
          <w:tcPr>
            <w:tcW w:w="4140" w:type="dxa"/>
          </w:tcPr>
          <w:p w14:paraId="4B66F96B" w14:textId="77777777" w:rsidR="00A72FE3" w:rsidRDefault="00A72FE3" w:rsidP="00A72FE3">
            <w:pPr>
              <w:pStyle w:val="Formresponse"/>
            </w:pPr>
            <w:r>
              <w:rPr>
                <w:rFonts w:ascii="Rdg Vesta" w:hAnsi="Rdg Vesta"/>
                <w:sz w:val="18"/>
                <w:szCs w:val="24"/>
              </w:rPr>
              <w:t>You %</w:t>
            </w:r>
            <w:r>
              <w:t xml:space="preserve">  </w:t>
            </w: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c>
          <w:tcPr>
            <w:tcW w:w="2891" w:type="dxa"/>
          </w:tcPr>
          <w:p w14:paraId="487B522A" w14:textId="77777777" w:rsidR="00A72FE3" w:rsidRDefault="00A72FE3" w:rsidP="00A72FE3">
            <w:pPr>
              <w:pStyle w:val="Formresponse"/>
            </w:pPr>
            <w:r>
              <w:rPr>
                <w:rFonts w:ascii="Rdg Vesta" w:hAnsi="Rdg Vesta"/>
                <w:sz w:val="18"/>
                <w:szCs w:val="24"/>
              </w:rPr>
              <w:t>Your company %</w:t>
            </w:r>
            <w:r>
              <w:t xml:space="preserve">  </w:t>
            </w: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r w:rsidR="00A72FE3" w14:paraId="7C0EF326" w14:textId="77777777">
        <w:trPr>
          <w:cantSplit/>
        </w:trPr>
        <w:tc>
          <w:tcPr>
            <w:tcW w:w="10433" w:type="dxa"/>
            <w:gridSpan w:val="3"/>
          </w:tcPr>
          <w:p w14:paraId="6CDD2CDC" w14:textId="4B0CFF75" w:rsidR="00A72FE3" w:rsidRDefault="00A72FE3" w:rsidP="00A72FE3">
            <w:pPr>
              <w:pStyle w:val="RdgTableitem"/>
            </w:pPr>
            <w:r>
              <w:rPr>
                <w:b/>
              </w:rPr>
              <w:t>9.5</w:t>
            </w:r>
            <w:r>
              <w:t xml:space="preserve">   Do you wish your company to be invoiced?  </w:t>
            </w:r>
            <w:r>
              <w:rPr>
                <w:i/>
                <w:iCs/>
              </w:rPr>
              <w:t xml:space="preserve"> </w:t>
            </w:r>
            <w:r>
              <w:t xml:space="preserve">     </w:t>
            </w: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Yes      </w:t>
            </w:r>
            <w:r>
              <w:fldChar w:fldCharType="begin">
                <w:ffData>
                  <w:name w:val="Check6"/>
                  <w:enabled/>
                  <w:calcOnExit w:val="0"/>
                  <w:checkBox>
                    <w:sizeAuto/>
                    <w:default w:val="0"/>
                    <w:checked w:val="0"/>
                  </w:checkBox>
                </w:ffData>
              </w:fldChar>
            </w:r>
            <w:r>
              <w:instrText xml:space="preserve"> FORMCHECKBOX </w:instrText>
            </w:r>
            <w:r>
              <w:fldChar w:fldCharType="separate"/>
            </w:r>
            <w:r>
              <w:fldChar w:fldCharType="end"/>
            </w:r>
            <w:r>
              <w:t xml:space="preserve"> No</w:t>
            </w:r>
          </w:p>
        </w:tc>
      </w:tr>
      <w:tr w:rsidR="00A72FE3" w14:paraId="5940A13D" w14:textId="77777777">
        <w:trPr>
          <w:trHeight w:val="851"/>
        </w:trPr>
        <w:tc>
          <w:tcPr>
            <w:tcW w:w="3402" w:type="dxa"/>
          </w:tcPr>
          <w:p w14:paraId="6492E320" w14:textId="08123251" w:rsidR="00A72FE3" w:rsidRDefault="00A72FE3" w:rsidP="00A72FE3">
            <w:pPr>
              <w:pStyle w:val="RdgTableitem"/>
            </w:pPr>
            <w:r>
              <w:rPr>
                <w:b/>
              </w:rPr>
              <w:t>9.6</w:t>
            </w:r>
            <w:r>
              <w:t xml:space="preserve">   Company contact name, telephone number and address for invoice (if applicable)</w:t>
            </w:r>
          </w:p>
        </w:tc>
        <w:tc>
          <w:tcPr>
            <w:tcW w:w="7031" w:type="dxa"/>
            <w:gridSpan w:val="2"/>
          </w:tcPr>
          <w:p w14:paraId="7220393C" w14:textId="77777777" w:rsidR="00A72FE3" w:rsidRDefault="00A72FE3" w:rsidP="00A72FE3">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r w:rsidR="00A72FE3" w14:paraId="782F4E53" w14:textId="77777777">
        <w:tc>
          <w:tcPr>
            <w:tcW w:w="3402" w:type="dxa"/>
          </w:tcPr>
          <w:p w14:paraId="1F769779" w14:textId="096018EA" w:rsidR="00A72FE3" w:rsidRDefault="00A72FE3" w:rsidP="00A72FE3">
            <w:pPr>
              <w:pStyle w:val="RdgTableitem"/>
            </w:pPr>
            <w:r>
              <w:rPr>
                <w:b/>
              </w:rPr>
              <w:t>9.7</w:t>
            </w:r>
            <w:r>
              <w:t xml:space="preserve">   Purchase order number </w:t>
            </w:r>
            <w:r>
              <w:br/>
              <w:t>(if required)</w:t>
            </w:r>
          </w:p>
        </w:tc>
        <w:tc>
          <w:tcPr>
            <w:tcW w:w="7031" w:type="dxa"/>
            <w:gridSpan w:val="2"/>
          </w:tcPr>
          <w:p w14:paraId="239DCF88" w14:textId="77777777" w:rsidR="00A72FE3" w:rsidRDefault="00A72FE3" w:rsidP="00A72FE3">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bl>
    <w:p w14:paraId="49DCAFA7" w14:textId="77777777" w:rsidR="002F40B4" w:rsidRDefault="002F40B4">
      <w:pPr>
        <w:pStyle w:val="RdgTabletitlegap"/>
      </w:pPr>
    </w:p>
    <w:p w14:paraId="324B69EB" w14:textId="77777777" w:rsidR="002F40B4" w:rsidRDefault="002F40B4">
      <w:pPr>
        <w:pStyle w:val="RdgTabletitlegap"/>
      </w:pPr>
    </w:p>
    <w:p w14:paraId="5EC85E88" w14:textId="77777777" w:rsidR="00A72FE3" w:rsidRDefault="00A72FE3">
      <w:pPr>
        <w:pStyle w:val="RdgTabletitlegap"/>
      </w:pPr>
    </w:p>
    <w:p w14:paraId="122B2475"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69E1F32F" w14:textId="77777777">
        <w:tc>
          <w:tcPr>
            <w:tcW w:w="9072" w:type="dxa"/>
            <w:tcBorders>
              <w:top w:val="single" w:sz="4" w:space="0" w:color="333333"/>
              <w:left w:val="single" w:sz="4" w:space="0" w:color="333333"/>
              <w:bottom w:val="nil"/>
              <w:right w:val="single" w:sz="4" w:space="0" w:color="333333"/>
            </w:tcBorders>
            <w:shd w:val="clear" w:color="auto" w:fill="333333"/>
          </w:tcPr>
          <w:p w14:paraId="1C2245F1" w14:textId="679F5E5B" w:rsidR="002F40B4" w:rsidRDefault="00F002FF">
            <w:pPr>
              <w:pStyle w:val="RdgTablewhiteheading"/>
            </w:pPr>
            <w:r>
              <w:rPr>
                <w:b w:val="0"/>
                <w:bCs w:val="0"/>
              </w:rPr>
              <w:t>Section 1</w:t>
            </w:r>
            <w:r w:rsidR="00C01E55">
              <w:rPr>
                <w:b w:val="0"/>
                <w:bCs w:val="0"/>
              </w:rPr>
              <w:t>0</w:t>
            </w:r>
            <w:r w:rsidR="00B11243">
              <w:t xml:space="preserve">    English Language proficiency</w:t>
            </w:r>
          </w:p>
        </w:tc>
      </w:tr>
    </w:tbl>
    <w:p w14:paraId="1C3B3A9A"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402"/>
        <w:gridCol w:w="7031"/>
      </w:tblGrid>
      <w:tr w:rsidR="002F40B4" w14:paraId="7334DC2B" w14:textId="77777777">
        <w:trPr>
          <w:cantSplit/>
        </w:trPr>
        <w:tc>
          <w:tcPr>
            <w:tcW w:w="10433" w:type="dxa"/>
            <w:gridSpan w:val="2"/>
          </w:tcPr>
          <w:p w14:paraId="2743E855" w14:textId="4B79D32A" w:rsidR="002F40B4" w:rsidRDefault="00F002FF">
            <w:pPr>
              <w:pStyle w:val="RdgTableitem"/>
            </w:pPr>
            <w:r>
              <w:rPr>
                <w:b/>
              </w:rPr>
              <w:t>1</w:t>
            </w:r>
            <w:r w:rsidR="002314EF">
              <w:rPr>
                <w:b/>
              </w:rPr>
              <w:t>0</w:t>
            </w:r>
            <w:r w:rsidR="002F40B4">
              <w:rPr>
                <w:b/>
              </w:rPr>
              <w:t>.1</w:t>
            </w:r>
            <w:r w:rsidR="002F40B4">
              <w:t xml:space="preserve">   Is English your first language</w:t>
            </w:r>
            <w:r w:rsidR="0094347C">
              <w:t>,</w:t>
            </w:r>
            <w:r w:rsidR="002F40B4">
              <w:t xml:space="preserve"> or was English the medium of i</w:t>
            </w:r>
            <w:r w:rsidR="0094347C">
              <w:t>nstruction for your previous qualification</w:t>
            </w:r>
            <w:r w:rsidR="002F40B4">
              <w:t xml:space="preserve">?  </w:t>
            </w:r>
            <w:r w:rsidR="002F40B4">
              <w:rPr>
                <w:i/>
                <w:iCs/>
              </w:rPr>
              <w:t xml:space="preserve"> </w:t>
            </w:r>
            <w:r w:rsidR="002F40B4">
              <w:t xml:space="preserve">     </w:t>
            </w:r>
            <w:r w:rsidR="002F40B4">
              <w:fldChar w:fldCharType="begin">
                <w:ffData>
                  <w:name w:val="Check5"/>
                  <w:enabled/>
                  <w:calcOnExit w:val="0"/>
                  <w:checkBox>
                    <w:sizeAuto/>
                    <w:default w:val="0"/>
                    <w:checked w:val="0"/>
                  </w:checkBox>
                </w:ffData>
              </w:fldChar>
            </w:r>
            <w:r w:rsidR="002F40B4">
              <w:instrText xml:space="preserve"> FORMCHECKBOX </w:instrText>
            </w:r>
            <w:r w:rsidR="002F40B4">
              <w:fldChar w:fldCharType="separate"/>
            </w:r>
            <w:r w:rsidR="002F40B4">
              <w:fldChar w:fldCharType="end"/>
            </w:r>
            <w:r w:rsidR="002F40B4">
              <w:t xml:space="preserve"> Yes      </w:t>
            </w:r>
            <w:r w:rsidR="002F40B4">
              <w:fldChar w:fldCharType="begin">
                <w:ffData>
                  <w:name w:val="Check6"/>
                  <w:enabled/>
                  <w:calcOnExit w:val="0"/>
                  <w:checkBox>
                    <w:sizeAuto/>
                    <w:default w:val="0"/>
                  </w:checkBox>
                </w:ffData>
              </w:fldChar>
            </w:r>
            <w:r w:rsidR="002F40B4">
              <w:instrText xml:space="preserve"> FORMCHECKBOX </w:instrText>
            </w:r>
            <w:r w:rsidR="002F40B4">
              <w:fldChar w:fldCharType="separate"/>
            </w:r>
            <w:r w:rsidR="002F40B4">
              <w:fldChar w:fldCharType="end"/>
            </w:r>
            <w:r w:rsidR="002F40B4">
              <w:t xml:space="preserve"> No</w:t>
            </w:r>
          </w:p>
        </w:tc>
      </w:tr>
      <w:tr w:rsidR="002F40B4" w14:paraId="25BAAE4D" w14:textId="77777777">
        <w:trPr>
          <w:trHeight w:val="773"/>
        </w:trPr>
        <w:tc>
          <w:tcPr>
            <w:tcW w:w="3402" w:type="dxa"/>
          </w:tcPr>
          <w:p w14:paraId="4DEF4EEA" w14:textId="67A8FB7F" w:rsidR="002F40B4" w:rsidRDefault="00F002FF">
            <w:pPr>
              <w:pStyle w:val="RdgTableitem"/>
            </w:pPr>
            <w:r>
              <w:rPr>
                <w:b/>
                <w:bCs/>
              </w:rPr>
              <w:t>1</w:t>
            </w:r>
            <w:r w:rsidR="002314EF">
              <w:rPr>
                <w:b/>
                <w:bCs/>
              </w:rPr>
              <w:t>0</w:t>
            </w:r>
            <w:r w:rsidR="002F40B4">
              <w:rPr>
                <w:b/>
                <w:bCs/>
              </w:rPr>
              <w:t>.2</w:t>
            </w:r>
            <w:r w:rsidR="002F40B4">
              <w:t xml:space="preserve">   If no, please provide details of English language tests taken, along with scores obtained and date test was taken:</w:t>
            </w:r>
          </w:p>
        </w:tc>
        <w:tc>
          <w:tcPr>
            <w:tcW w:w="7031" w:type="dxa"/>
          </w:tcPr>
          <w:p w14:paraId="70B3330F" w14:textId="77777777" w:rsidR="002F40B4" w:rsidRDefault="002F40B4">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bl>
    <w:p w14:paraId="05BD9086" w14:textId="77777777" w:rsidR="002F40B4" w:rsidRDefault="002F40B4">
      <w:pPr>
        <w:pStyle w:val="RdgTabletitlegap"/>
      </w:pPr>
    </w:p>
    <w:p w14:paraId="545E2245" w14:textId="77777777" w:rsidR="0094347C" w:rsidRDefault="0094347C">
      <w:pPr>
        <w:pStyle w:val="RdgTabletitlegap"/>
      </w:pPr>
    </w:p>
    <w:p w14:paraId="645CA91C" w14:textId="77777777" w:rsidR="00A72FE3" w:rsidRDefault="00A72FE3">
      <w:pPr>
        <w:pStyle w:val="RdgTabletitlegap"/>
      </w:pPr>
    </w:p>
    <w:p w14:paraId="3A5596BF" w14:textId="6625B719"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05193FC2" w14:textId="77777777">
        <w:tc>
          <w:tcPr>
            <w:tcW w:w="10433" w:type="dxa"/>
            <w:tcBorders>
              <w:top w:val="single" w:sz="4" w:space="0" w:color="333333"/>
              <w:left w:val="single" w:sz="4" w:space="0" w:color="333333"/>
              <w:bottom w:val="nil"/>
              <w:right w:val="single" w:sz="4" w:space="0" w:color="333333"/>
            </w:tcBorders>
            <w:shd w:val="clear" w:color="auto" w:fill="333333"/>
          </w:tcPr>
          <w:p w14:paraId="0084E386" w14:textId="0C327B66" w:rsidR="002F40B4" w:rsidRDefault="00F002FF">
            <w:pPr>
              <w:pStyle w:val="RdgTablewhiteheading"/>
            </w:pPr>
            <w:r>
              <w:rPr>
                <w:b w:val="0"/>
                <w:bCs w:val="0"/>
              </w:rPr>
              <w:t>Section 1</w:t>
            </w:r>
            <w:r w:rsidR="00C01E55">
              <w:rPr>
                <w:b w:val="0"/>
                <w:bCs w:val="0"/>
              </w:rPr>
              <w:t>1</w:t>
            </w:r>
            <w:r w:rsidR="002F40B4">
              <w:t xml:space="preserve">    Disability</w:t>
            </w:r>
          </w:p>
        </w:tc>
      </w:tr>
    </w:tbl>
    <w:p w14:paraId="34AFB22C" w14:textId="77777777" w:rsidR="0094347C" w:rsidRDefault="0094347C" w:rsidP="0094347C">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402"/>
        <w:gridCol w:w="7031"/>
      </w:tblGrid>
      <w:tr w:rsidR="0094347C" w14:paraId="33164726" w14:textId="77777777" w:rsidTr="00B1037D">
        <w:trPr>
          <w:cantSplit/>
        </w:trPr>
        <w:tc>
          <w:tcPr>
            <w:tcW w:w="10433" w:type="dxa"/>
            <w:gridSpan w:val="2"/>
          </w:tcPr>
          <w:p w14:paraId="535305E7" w14:textId="1C8208FA" w:rsidR="0094347C" w:rsidRDefault="00F002FF" w:rsidP="00B1037D">
            <w:pPr>
              <w:pStyle w:val="RdgTableitem"/>
            </w:pPr>
            <w:r>
              <w:rPr>
                <w:b/>
              </w:rPr>
              <w:t>1</w:t>
            </w:r>
            <w:r w:rsidR="002314EF">
              <w:rPr>
                <w:b/>
              </w:rPr>
              <w:t>1</w:t>
            </w:r>
            <w:r w:rsidR="0094347C">
              <w:rPr>
                <w:b/>
              </w:rPr>
              <w:t>.1</w:t>
            </w:r>
            <w:r w:rsidR="0094347C">
              <w:t xml:space="preserve">   Do you have a disability that may affect your learning?  </w:t>
            </w:r>
            <w:r w:rsidR="0094347C">
              <w:rPr>
                <w:i/>
                <w:iCs/>
              </w:rPr>
              <w:t xml:space="preserve"> </w:t>
            </w:r>
            <w:r w:rsidR="0094347C">
              <w:t xml:space="preserve">     </w:t>
            </w:r>
            <w:r w:rsidR="0094347C">
              <w:fldChar w:fldCharType="begin">
                <w:ffData>
                  <w:name w:val="Check5"/>
                  <w:enabled/>
                  <w:calcOnExit w:val="0"/>
                  <w:checkBox>
                    <w:sizeAuto/>
                    <w:default w:val="0"/>
                  </w:checkBox>
                </w:ffData>
              </w:fldChar>
            </w:r>
            <w:r w:rsidR="0094347C">
              <w:instrText xml:space="preserve"> FORMCHECKBOX </w:instrText>
            </w:r>
            <w:r w:rsidR="0094347C">
              <w:fldChar w:fldCharType="separate"/>
            </w:r>
            <w:r w:rsidR="0094347C">
              <w:fldChar w:fldCharType="end"/>
            </w:r>
            <w:r w:rsidR="0094347C">
              <w:t xml:space="preserve"> Yes      </w:t>
            </w:r>
            <w:r w:rsidR="0094347C">
              <w:fldChar w:fldCharType="begin">
                <w:ffData>
                  <w:name w:val="Check6"/>
                  <w:enabled/>
                  <w:calcOnExit w:val="0"/>
                  <w:checkBox>
                    <w:sizeAuto/>
                    <w:default w:val="0"/>
                    <w:checked w:val="0"/>
                  </w:checkBox>
                </w:ffData>
              </w:fldChar>
            </w:r>
            <w:r w:rsidR="0094347C">
              <w:instrText xml:space="preserve"> FORMCHECKBOX </w:instrText>
            </w:r>
            <w:r w:rsidR="0094347C">
              <w:fldChar w:fldCharType="separate"/>
            </w:r>
            <w:r w:rsidR="0094347C">
              <w:fldChar w:fldCharType="end"/>
            </w:r>
            <w:r w:rsidR="0094347C">
              <w:t xml:space="preserve"> No</w:t>
            </w:r>
          </w:p>
        </w:tc>
      </w:tr>
      <w:tr w:rsidR="0094347C" w14:paraId="7CF55638" w14:textId="77777777" w:rsidTr="00B1037D">
        <w:trPr>
          <w:trHeight w:val="773"/>
        </w:trPr>
        <w:tc>
          <w:tcPr>
            <w:tcW w:w="3402" w:type="dxa"/>
          </w:tcPr>
          <w:p w14:paraId="78B43EE3" w14:textId="491D78D1" w:rsidR="0094347C" w:rsidRDefault="00F002FF" w:rsidP="00B1037D">
            <w:pPr>
              <w:pStyle w:val="RdgTableitem"/>
            </w:pPr>
            <w:r>
              <w:rPr>
                <w:b/>
                <w:bCs/>
              </w:rPr>
              <w:t>1</w:t>
            </w:r>
            <w:r w:rsidR="002314EF">
              <w:rPr>
                <w:b/>
                <w:bCs/>
              </w:rPr>
              <w:t>1</w:t>
            </w:r>
            <w:r w:rsidR="0094347C">
              <w:rPr>
                <w:b/>
                <w:bCs/>
              </w:rPr>
              <w:t>.2</w:t>
            </w:r>
            <w:r w:rsidR="00DC3852">
              <w:t xml:space="preserve">   If yes, please indicate the nature of your disability</w:t>
            </w:r>
          </w:p>
        </w:tc>
        <w:tc>
          <w:tcPr>
            <w:tcW w:w="7031" w:type="dxa"/>
          </w:tcPr>
          <w:p w14:paraId="35DD929C" w14:textId="77777777" w:rsidR="0094347C" w:rsidRDefault="0094347C" w:rsidP="00B1037D">
            <w:pPr>
              <w:pStyle w:val="Formresponse"/>
              <w:rPr>
                <w:rFonts w:ascii="Rdg Vesta" w:hAnsi="Rdg Vesta"/>
                <w:sz w:val="18"/>
                <w:szCs w:val="18"/>
              </w:rPr>
            </w:pPr>
            <w:r w:rsidRPr="0094347C">
              <w:rPr>
                <w:rFonts w:ascii="Rdg Vesta" w:hAnsi="Rdg Vesta"/>
                <w:sz w:val="18"/>
                <w:szCs w:val="18"/>
              </w:rPr>
              <w:fldChar w:fldCharType="begin">
                <w:ffData>
                  <w:name w:val="Check5"/>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Blind/</w:t>
            </w:r>
            <w:proofErr w:type="gramStart"/>
            <w:r>
              <w:rPr>
                <w:rFonts w:ascii="Rdg Vesta" w:hAnsi="Rdg Vesta"/>
                <w:sz w:val="18"/>
                <w:szCs w:val="18"/>
              </w:rPr>
              <w:t>Partially-sighted</w:t>
            </w:r>
            <w:proofErr w:type="gramEnd"/>
            <w:r w:rsidRPr="0094347C">
              <w:rPr>
                <w:rFonts w:ascii="Rdg Vesta" w:hAnsi="Rdg Vesta"/>
                <w:sz w:val="18"/>
                <w:szCs w:val="18"/>
              </w:rPr>
              <w:t xml:space="preserve">      </w:t>
            </w:r>
            <w:r w:rsidR="00EC0248">
              <w:rPr>
                <w:rFonts w:ascii="Rdg Vesta" w:hAnsi="Rdg Vesta"/>
                <w:sz w:val="18"/>
                <w:szCs w:val="18"/>
              </w:rPr>
              <w:t xml:space="preserve">                         </w:t>
            </w:r>
            <w:r w:rsidRPr="0094347C">
              <w:rPr>
                <w:rFonts w:ascii="Rdg Vesta" w:hAnsi="Rdg Vesta"/>
                <w:sz w:val="18"/>
                <w:szCs w:val="18"/>
              </w:rPr>
              <w:fldChar w:fldCharType="begin">
                <w:ffData>
                  <w:name w:val="Check6"/>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sidR="00EC0248">
              <w:rPr>
                <w:rFonts w:ascii="Rdg Vesta" w:hAnsi="Rdg Vesta"/>
                <w:sz w:val="18"/>
                <w:szCs w:val="18"/>
              </w:rPr>
              <w:t xml:space="preserve"> Deaf/hearing impairment</w:t>
            </w:r>
          </w:p>
          <w:p w14:paraId="104E462A" w14:textId="77777777" w:rsidR="00EC0248" w:rsidRDefault="00EC0248" w:rsidP="00B1037D">
            <w:pPr>
              <w:pStyle w:val="Formresponse"/>
              <w:rPr>
                <w:rFonts w:ascii="Rdg Vesta" w:hAnsi="Rdg Vesta"/>
                <w:sz w:val="18"/>
                <w:szCs w:val="18"/>
              </w:rPr>
            </w:pPr>
            <w:r w:rsidRPr="0094347C">
              <w:rPr>
                <w:rFonts w:ascii="Rdg Vesta" w:hAnsi="Rdg Vesta"/>
                <w:sz w:val="18"/>
                <w:szCs w:val="18"/>
              </w:rPr>
              <w:fldChar w:fldCharType="begin">
                <w:ffData>
                  <w:name w:val="Check5"/>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Wheelchair user/mobile difficulties     </w:t>
            </w:r>
            <w:r w:rsidRPr="0094347C">
              <w:rPr>
                <w:rFonts w:ascii="Rdg Vesta" w:hAnsi="Rdg Vesta"/>
                <w:sz w:val="18"/>
                <w:szCs w:val="18"/>
              </w:rPr>
              <w:fldChar w:fldCharType="begin">
                <w:ffData>
                  <w:name w:val="Check6"/>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Personal care support</w:t>
            </w:r>
          </w:p>
          <w:p w14:paraId="25E6646B" w14:textId="77777777" w:rsidR="00EC0248" w:rsidRDefault="00EC0248" w:rsidP="00B1037D">
            <w:pPr>
              <w:pStyle w:val="Formresponse"/>
              <w:rPr>
                <w:rFonts w:ascii="Rdg Vesta" w:hAnsi="Rdg Vesta"/>
                <w:sz w:val="18"/>
                <w:szCs w:val="18"/>
              </w:rPr>
            </w:pPr>
            <w:r w:rsidRPr="0094347C">
              <w:rPr>
                <w:rFonts w:ascii="Rdg Vesta" w:hAnsi="Rdg Vesta"/>
                <w:sz w:val="18"/>
                <w:szCs w:val="18"/>
              </w:rPr>
              <w:fldChar w:fldCharType="begin">
                <w:ffData>
                  <w:name w:val="Check5"/>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Mental health difficulties                          </w:t>
            </w:r>
            <w:r w:rsidRPr="0094347C">
              <w:rPr>
                <w:rFonts w:ascii="Rdg Vesta" w:hAnsi="Rdg Vesta"/>
                <w:sz w:val="18"/>
                <w:szCs w:val="18"/>
              </w:rPr>
              <w:fldChar w:fldCharType="begin">
                <w:ffData>
                  <w:name w:val="Check6"/>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Unseen disability, e.g. diabetes, epilepsy, etc.</w:t>
            </w:r>
          </w:p>
          <w:p w14:paraId="12A72854" w14:textId="77777777" w:rsidR="00EC0248" w:rsidRDefault="00EC0248" w:rsidP="00EC0248">
            <w:pPr>
              <w:pStyle w:val="Formresponse"/>
              <w:rPr>
                <w:rFonts w:ascii="Rdg Vesta" w:hAnsi="Rdg Vesta"/>
                <w:sz w:val="18"/>
                <w:szCs w:val="18"/>
              </w:rPr>
            </w:pPr>
            <w:r w:rsidRPr="0094347C">
              <w:rPr>
                <w:rFonts w:ascii="Rdg Vesta" w:hAnsi="Rdg Vesta"/>
                <w:sz w:val="18"/>
                <w:szCs w:val="18"/>
              </w:rPr>
              <w:fldChar w:fldCharType="begin">
                <w:ffData>
                  <w:name w:val="Check5"/>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Autistic Spectrum Disorder                     </w:t>
            </w:r>
            <w:r w:rsidRPr="0094347C">
              <w:rPr>
                <w:rFonts w:ascii="Rdg Vesta" w:hAnsi="Rdg Vesta"/>
                <w:sz w:val="18"/>
                <w:szCs w:val="18"/>
              </w:rPr>
              <w:fldChar w:fldCharType="begin">
                <w:ffData>
                  <w:name w:val="Check6"/>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A learning difficulty, e.g. dyslexia</w:t>
            </w:r>
          </w:p>
          <w:p w14:paraId="31C2CE9F" w14:textId="77777777" w:rsidR="00EC0248" w:rsidRDefault="00EC0248" w:rsidP="00B1037D">
            <w:pPr>
              <w:pStyle w:val="Formresponse"/>
              <w:rPr>
                <w:rFonts w:ascii="Rdg Vesta" w:hAnsi="Rdg Vesta"/>
                <w:sz w:val="18"/>
                <w:szCs w:val="18"/>
              </w:rPr>
            </w:pPr>
            <w:r w:rsidRPr="0094347C">
              <w:rPr>
                <w:rFonts w:ascii="Rdg Vesta" w:hAnsi="Rdg Vesta"/>
                <w:sz w:val="18"/>
                <w:szCs w:val="18"/>
              </w:rPr>
              <w:fldChar w:fldCharType="begin">
                <w:ffData>
                  <w:name w:val="Check5"/>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Multiple disabilities (specify </w:t>
            </w:r>
            <w:proofErr w:type="gramStart"/>
            <w:r>
              <w:rPr>
                <w:rFonts w:ascii="Rdg Vesta" w:hAnsi="Rdg Vesta"/>
                <w:sz w:val="18"/>
                <w:szCs w:val="18"/>
              </w:rPr>
              <w:t xml:space="preserve">below)   </w:t>
            </w:r>
            <w:proofErr w:type="gramEnd"/>
            <w:r>
              <w:rPr>
                <w:rFonts w:ascii="Rdg Vesta" w:hAnsi="Rdg Vesta"/>
                <w:sz w:val="18"/>
                <w:szCs w:val="18"/>
              </w:rPr>
              <w:t xml:space="preserve"> </w:t>
            </w:r>
            <w:r w:rsidRPr="0094347C">
              <w:rPr>
                <w:rFonts w:ascii="Rdg Vesta" w:hAnsi="Rdg Vesta"/>
                <w:sz w:val="18"/>
                <w:szCs w:val="18"/>
              </w:rPr>
              <w:fldChar w:fldCharType="begin">
                <w:ffData>
                  <w:name w:val="Check6"/>
                  <w:enabled/>
                  <w:calcOnExit w:val="0"/>
                  <w:checkBox>
                    <w:sizeAuto/>
                    <w:default w:val="0"/>
                  </w:checkBox>
                </w:ffData>
              </w:fldChar>
            </w:r>
            <w:r w:rsidRPr="0094347C">
              <w:rPr>
                <w:rFonts w:ascii="Rdg Vesta" w:hAnsi="Rdg Vesta"/>
                <w:sz w:val="18"/>
                <w:szCs w:val="18"/>
              </w:rPr>
              <w:instrText xml:space="preserve"> FORMCHECKBOX </w:instrText>
            </w:r>
            <w:r w:rsidRPr="0094347C">
              <w:rPr>
                <w:rFonts w:ascii="Rdg Vesta" w:hAnsi="Rdg Vesta"/>
                <w:sz w:val="18"/>
                <w:szCs w:val="18"/>
              </w:rPr>
            </w:r>
            <w:r w:rsidRPr="0094347C">
              <w:rPr>
                <w:rFonts w:ascii="Rdg Vesta" w:hAnsi="Rdg Vesta"/>
                <w:sz w:val="18"/>
                <w:szCs w:val="18"/>
              </w:rPr>
              <w:fldChar w:fldCharType="separate"/>
            </w:r>
            <w:r w:rsidRPr="0094347C">
              <w:rPr>
                <w:rFonts w:ascii="Rdg Vesta" w:hAnsi="Rdg Vesta"/>
                <w:sz w:val="18"/>
                <w:szCs w:val="18"/>
              </w:rPr>
              <w:fldChar w:fldCharType="end"/>
            </w:r>
            <w:r>
              <w:rPr>
                <w:rFonts w:ascii="Rdg Vesta" w:hAnsi="Rdg Vesta"/>
                <w:sz w:val="18"/>
                <w:szCs w:val="18"/>
              </w:rPr>
              <w:t xml:space="preserve"> A disability not listed above (specify below)</w:t>
            </w:r>
          </w:p>
          <w:p w14:paraId="197D74C5" w14:textId="77777777" w:rsidR="00EC0248" w:rsidRPr="0094347C" w:rsidRDefault="00EC0248" w:rsidP="00B1037D">
            <w:pPr>
              <w:pStyle w:val="Formresponse"/>
              <w:rPr>
                <w:rFonts w:ascii="Rdg Vesta" w:hAnsi="Rdg Vesta"/>
                <w:sz w:val="18"/>
                <w:szCs w:val="18"/>
              </w:rPr>
            </w:pPr>
          </w:p>
        </w:tc>
      </w:tr>
      <w:tr w:rsidR="00EC0248" w14:paraId="7F9C024E" w14:textId="77777777" w:rsidTr="00AD71A0">
        <w:trPr>
          <w:trHeight w:val="642"/>
        </w:trPr>
        <w:tc>
          <w:tcPr>
            <w:tcW w:w="3402" w:type="dxa"/>
          </w:tcPr>
          <w:p w14:paraId="6AF9AC6F" w14:textId="381FA139" w:rsidR="00EC0248" w:rsidRDefault="00F002FF" w:rsidP="00EC0248">
            <w:pPr>
              <w:pStyle w:val="RdgTableitem"/>
            </w:pPr>
            <w:proofErr w:type="gramStart"/>
            <w:r>
              <w:rPr>
                <w:b/>
              </w:rPr>
              <w:t>1</w:t>
            </w:r>
            <w:r w:rsidR="002314EF">
              <w:rPr>
                <w:b/>
              </w:rPr>
              <w:t>1</w:t>
            </w:r>
            <w:r w:rsidR="00EC0248">
              <w:rPr>
                <w:b/>
              </w:rPr>
              <w:t>.3</w:t>
            </w:r>
            <w:r w:rsidR="00EC0248">
              <w:t xml:space="preserve">  Further</w:t>
            </w:r>
            <w:proofErr w:type="gramEnd"/>
            <w:r w:rsidR="00EC0248">
              <w:t xml:space="preserve"> details of disabilities (if any)</w:t>
            </w:r>
          </w:p>
        </w:tc>
        <w:tc>
          <w:tcPr>
            <w:tcW w:w="7031" w:type="dxa"/>
          </w:tcPr>
          <w:p w14:paraId="0759158A" w14:textId="77777777" w:rsidR="00EC0248" w:rsidRDefault="00EC0248" w:rsidP="00EC0248">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bl>
    <w:p w14:paraId="1F116CDD" w14:textId="77777777" w:rsidR="0094347C" w:rsidRDefault="0094347C" w:rsidP="0094347C">
      <w:pPr>
        <w:pStyle w:val="RdgTabletitlegap"/>
      </w:pPr>
    </w:p>
    <w:p w14:paraId="7A8A1DF1" w14:textId="77777777" w:rsidR="002F40B4" w:rsidRDefault="002F40B4">
      <w:pPr>
        <w:pStyle w:val="RdgTabletitlegap"/>
      </w:pPr>
    </w:p>
    <w:p w14:paraId="33CF7EAA" w14:textId="77777777" w:rsidR="00AD3C45" w:rsidRDefault="00AD3C45">
      <w:pPr>
        <w:pStyle w:val="RdgTabletitlegap"/>
      </w:pPr>
    </w:p>
    <w:p w14:paraId="0080DBC6" w14:textId="77777777" w:rsidR="00AD3C45" w:rsidRDefault="00AD3C45" w:rsidP="00AD3C45">
      <w:pPr>
        <w:pStyle w:val="RdgTabletitlegap"/>
      </w:pPr>
      <w:bookmarkStart w:id="4" w:name="_Hlk181859190"/>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AD3C45" w14:paraId="2F228135" w14:textId="77777777" w:rsidTr="005173AD">
        <w:tc>
          <w:tcPr>
            <w:tcW w:w="10433" w:type="dxa"/>
            <w:tcBorders>
              <w:top w:val="single" w:sz="4" w:space="0" w:color="333333"/>
              <w:left w:val="single" w:sz="4" w:space="0" w:color="333333"/>
              <w:bottom w:val="nil"/>
              <w:right w:val="single" w:sz="4" w:space="0" w:color="333333"/>
            </w:tcBorders>
            <w:shd w:val="clear" w:color="auto" w:fill="333333"/>
          </w:tcPr>
          <w:p w14:paraId="6A7BEC3B" w14:textId="77777777" w:rsidR="00AD3C45" w:rsidRDefault="00AD3C45" w:rsidP="005173AD">
            <w:pPr>
              <w:pStyle w:val="RdgTablewhiteheading"/>
            </w:pPr>
            <w:r>
              <w:rPr>
                <w:b w:val="0"/>
                <w:bCs w:val="0"/>
              </w:rPr>
              <w:t>Section 12</w:t>
            </w:r>
            <w:r>
              <w:t xml:space="preserve">    Next of kin details</w:t>
            </w:r>
          </w:p>
        </w:tc>
      </w:tr>
    </w:tbl>
    <w:p w14:paraId="59C3912A" w14:textId="77777777" w:rsidR="00AD3C45" w:rsidRDefault="00AD3C45" w:rsidP="00AD3C45">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2297"/>
        <w:gridCol w:w="4961"/>
        <w:gridCol w:w="3175"/>
      </w:tblGrid>
      <w:tr w:rsidR="00AD3C45" w14:paraId="2CE26606" w14:textId="77777777" w:rsidTr="005173AD">
        <w:trPr>
          <w:trHeight w:val="425"/>
        </w:trPr>
        <w:tc>
          <w:tcPr>
            <w:tcW w:w="2297" w:type="dxa"/>
          </w:tcPr>
          <w:p w14:paraId="3EA4D9F7" w14:textId="77777777" w:rsidR="00AD3C45" w:rsidRDefault="00AD3C45" w:rsidP="005173AD">
            <w:pPr>
              <w:pStyle w:val="RdgTableitem"/>
            </w:pPr>
            <w:r>
              <w:rPr>
                <w:b/>
              </w:rPr>
              <w:t>12.1</w:t>
            </w:r>
            <w:r>
              <w:t xml:space="preserve">   Full Name:</w:t>
            </w:r>
          </w:p>
        </w:tc>
        <w:tc>
          <w:tcPr>
            <w:tcW w:w="8136" w:type="dxa"/>
            <w:gridSpan w:val="2"/>
          </w:tcPr>
          <w:p w14:paraId="554AAD2C" w14:textId="77777777" w:rsidR="00AD3C45" w:rsidRDefault="00AD3C45" w:rsidP="005173AD">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r w:rsidR="00AD3C45" w14:paraId="3E2C4353" w14:textId="77777777" w:rsidTr="005173AD">
        <w:trPr>
          <w:trHeight w:val="425"/>
        </w:trPr>
        <w:tc>
          <w:tcPr>
            <w:tcW w:w="2297" w:type="dxa"/>
          </w:tcPr>
          <w:p w14:paraId="0470C362" w14:textId="77777777" w:rsidR="00AD3C45" w:rsidRPr="0048739C" w:rsidRDefault="00AD3C45" w:rsidP="005173AD">
            <w:pPr>
              <w:pStyle w:val="RdgTableitem"/>
              <w:rPr>
                <w:bCs/>
              </w:rPr>
            </w:pPr>
            <w:r>
              <w:rPr>
                <w:b/>
              </w:rPr>
              <w:t xml:space="preserve">12.2 </w:t>
            </w:r>
            <w:r>
              <w:rPr>
                <w:bCs/>
              </w:rPr>
              <w:t xml:space="preserve">  Relationship:</w:t>
            </w:r>
          </w:p>
        </w:tc>
        <w:tc>
          <w:tcPr>
            <w:tcW w:w="8136" w:type="dxa"/>
            <w:gridSpan w:val="2"/>
          </w:tcPr>
          <w:p w14:paraId="750439D9" w14:textId="77777777" w:rsidR="00AD3C45" w:rsidRDefault="00AD3C45" w:rsidP="005173AD">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r w:rsidR="00AD3C45" w14:paraId="049DF102" w14:textId="77777777" w:rsidTr="005173AD">
        <w:trPr>
          <w:trHeight w:val="425"/>
        </w:trPr>
        <w:tc>
          <w:tcPr>
            <w:tcW w:w="2297" w:type="dxa"/>
          </w:tcPr>
          <w:p w14:paraId="431FACFB" w14:textId="77777777" w:rsidR="00AD3C45" w:rsidRPr="0048739C" w:rsidRDefault="00AD3C45" w:rsidP="005173AD">
            <w:pPr>
              <w:pStyle w:val="RdgTableitem"/>
              <w:rPr>
                <w:bCs/>
              </w:rPr>
            </w:pPr>
            <w:r>
              <w:rPr>
                <w:b/>
              </w:rPr>
              <w:t>12.3</w:t>
            </w:r>
            <w:r>
              <w:rPr>
                <w:bCs/>
              </w:rPr>
              <w:t xml:space="preserve">   Contact details:</w:t>
            </w:r>
          </w:p>
        </w:tc>
        <w:tc>
          <w:tcPr>
            <w:tcW w:w="4961" w:type="dxa"/>
          </w:tcPr>
          <w:p w14:paraId="313BED41" w14:textId="77777777" w:rsidR="00AD3C45" w:rsidRDefault="00AD3C45" w:rsidP="005173AD">
            <w:pPr>
              <w:pStyle w:val="Formresponse"/>
            </w:pPr>
            <w:r>
              <w:t xml:space="preserve">Email: </w:t>
            </w: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c>
          <w:tcPr>
            <w:tcW w:w="3175" w:type="dxa"/>
          </w:tcPr>
          <w:p w14:paraId="6309A8CF" w14:textId="77777777" w:rsidR="00AD3C45" w:rsidRDefault="00AD3C45" w:rsidP="005173AD">
            <w:pPr>
              <w:pStyle w:val="Formresponse"/>
            </w:pPr>
            <w:r>
              <w:t xml:space="preserve">Mobile: </w:t>
            </w:r>
            <w:r>
              <w:fldChar w:fldCharType="begin">
                <w:ffData>
                  <w:name w:val=""/>
                  <w:enabled/>
                  <w:calcOnExit w:val="0"/>
                  <w:textInput>
                    <w:default w:val="                                                                                                         "/>
                  </w:textInput>
                </w:ffData>
              </w:fldChar>
            </w:r>
            <w:r>
              <w:instrText xml:space="preserve"> FORMTEXT </w:instrText>
            </w:r>
            <w:r>
              <w:fldChar w:fldCharType="separate"/>
            </w:r>
            <w:r>
              <w:t> </w:t>
            </w:r>
            <w:r>
              <w:t> </w:t>
            </w:r>
            <w:r>
              <w:t> </w:t>
            </w:r>
            <w:r>
              <w:t> </w:t>
            </w:r>
            <w:r>
              <w:t> </w:t>
            </w:r>
            <w:r>
              <w:fldChar w:fldCharType="end"/>
            </w:r>
          </w:p>
        </w:tc>
      </w:tr>
      <w:bookmarkEnd w:id="4"/>
    </w:tbl>
    <w:p w14:paraId="1FABA794" w14:textId="77777777" w:rsidR="002F40B4" w:rsidRDefault="002F40B4">
      <w:pPr>
        <w:pStyle w:val="RdgTabletitlegap"/>
      </w:pPr>
    </w:p>
    <w:p w14:paraId="6D6E5A12" w14:textId="77777777" w:rsidR="00AD3C45" w:rsidRDefault="00AD3C45">
      <w:pPr>
        <w:pStyle w:val="RdgTabletitlegap"/>
      </w:pPr>
    </w:p>
    <w:p w14:paraId="62E5C9AA" w14:textId="77777777" w:rsidR="00AD3C45" w:rsidRDefault="00AD3C45">
      <w:pPr>
        <w:pStyle w:val="RdgTabletitlegap"/>
      </w:pPr>
    </w:p>
    <w:p w14:paraId="6B31B740" w14:textId="77777777" w:rsidR="00AD3C45" w:rsidRDefault="00AD3C45">
      <w:pPr>
        <w:pStyle w:val="RdgTabletitlegap"/>
      </w:pPr>
    </w:p>
    <w:p w14:paraId="0743A06A" w14:textId="77777777" w:rsidR="00AD3C45" w:rsidRDefault="00AD3C45">
      <w:pPr>
        <w:pStyle w:val="RdgTabletitlegap"/>
      </w:pPr>
    </w:p>
    <w:p w14:paraId="674349AA" w14:textId="77777777" w:rsidR="00AD3C45" w:rsidRDefault="00AD3C45">
      <w:pPr>
        <w:pStyle w:val="RdgTabletitlegap"/>
      </w:pPr>
    </w:p>
    <w:p w14:paraId="65E394A6" w14:textId="77777777" w:rsidR="00AD3C45" w:rsidRDefault="00AD3C45">
      <w:pPr>
        <w:pStyle w:val="RdgTabletitlegap"/>
      </w:pPr>
    </w:p>
    <w:p w14:paraId="052A5704" w14:textId="77777777" w:rsidR="00AD3C45" w:rsidRDefault="00AD3C45">
      <w:pPr>
        <w:pStyle w:val="RdgTabletitlegap"/>
      </w:pPr>
    </w:p>
    <w:p w14:paraId="23D46F78" w14:textId="77777777" w:rsidR="00AD3C45" w:rsidRDefault="00AD3C45">
      <w:pPr>
        <w:pStyle w:val="RdgTabletitlegap"/>
      </w:pPr>
    </w:p>
    <w:p w14:paraId="4DD3085B" w14:textId="77777777" w:rsidR="00AD3C45" w:rsidRDefault="00AD3C45">
      <w:pPr>
        <w:pStyle w:val="RdgTabletitlegap"/>
      </w:pPr>
    </w:p>
    <w:p w14:paraId="09EB59DF" w14:textId="77777777" w:rsidR="00A72FE3" w:rsidRDefault="00A72FE3">
      <w:pPr>
        <w:pStyle w:val="RdgTabletitlegap"/>
      </w:pPr>
    </w:p>
    <w:p w14:paraId="43934270" w14:textId="77777777" w:rsidR="00A72FE3" w:rsidRDefault="00A72FE3">
      <w:pPr>
        <w:pStyle w:val="RdgTabletitlegap"/>
      </w:pPr>
    </w:p>
    <w:p w14:paraId="40DB4838" w14:textId="77777777" w:rsidR="00AD3C45" w:rsidRDefault="00AD3C45">
      <w:pPr>
        <w:pStyle w:val="RdgTabletitlegap"/>
      </w:pPr>
    </w:p>
    <w:p w14:paraId="220242DC" w14:textId="77777777" w:rsidR="00AD3C45" w:rsidRDefault="00AD3C45">
      <w:pPr>
        <w:pStyle w:val="RdgTabletitlegap"/>
      </w:pPr>
    </w:p>
    <w:p w14:paraId="61160EE3" w14:textId="77777777" w:rsidR="00AD3C45" w:rsidRDefault="00AD3C45">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59C243F2" w14:textId="77777777">
        <w:tc>
          <w:tcPr>
            <w:tcW w:w="9072" w:type="dxa"/>
            <w:tcBorders>
              <w:top w:val="single" w:sz="4" w:space="0" w:color="333333"/>
              <w:left w:val="single" w:sz="4" w:space="0" w:color="333333"/>
              <w:bottom w:val="nil"/>
              <w:right w:val="single" w:sz="4" w:space="0" w:color="333333"/>
            </w:tcBorders>
            <w:shd w:val="clear" w:color="auto" w:fill="333333"/>
          </w:tcPr>
          <w:p w14:paraId="1748AA84" w14:textId="64EB03CF" w:rsidR="002F40B4" w:rsidRDefault="00F002FF">
            <w:pPr>
              <w:pStyle w:val="RdgTablewhiteheading"/>
            </w:pPr>
            <w:r>
              <w:rPr>
                <w:b w:val="0"/>
                <w:bCs w:val="0"/>
              </w:rPr>
              <w:lastRenderedPageBreak/>
              <w:t>Section 1</w:t>
            </w:r>
            <w:r w:rsidR="00AD3C45">
              <w:rPr>
                <w:b w:val="0"/>
                <w:bCs w:val="0"/>
              </w:rPr>
              <w:t>3</w:t>
            </w:r>
            <w:r w:rsidR="002F40B4">
              <w:t xml:space="preserve">    </w:t>
            </w:r>
            <w:r w:rsidR="00B465D6">
              <w:t>Marketing</w:t>
            </w:r>
            <w:r w:rsidR="002F40B4">
              <w:t xml:space="preserve"> information</w:t>
            </w:r>
          </w:p>
        </w:tc>
      </w:tr>
    </w:tbl>
    <w:p w14:paraId="0CB58B63" w14:textId="77777777" w:rsidR="002F40B4" w:rsidRDefault="002F40B4">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402"/>
        <w:gridCol w:w="7031"/>
      </w:tblGrid>
      <w:tr w:rsidR="002F40B4" w14:paraId="3F8FA064" w14:textId="77777777">
        <w:trPr>
          <w:cantSplit/>
        </w:trPr>
        <w:tc>
          <w:tcPr>
            <w:tcW w:w="10433" w:type="dxa"/>
            <w:gridSpan w:val="2"/>
          </w:tcPr>
          <w:p w14:paraId="2BB0FABB" w14:textId="78C34491" w:rsidR="002F40B4" w:rsidRDefault="00F002FF">
            <w:pPr>
              <w:pStyle w:val="RdgTableitem"/>
            </w:pPr>
            <w:r>
              <w:rPr>
                <w:b/>
              </w:rPr>
              <w:t>1</w:t>
            </w:r>
            <w:r w:rsidR="00AD3C45">
              <w:rPr>
                <w:b/>
              </w:rPr>
              <w:t>3</w:t>
            </w:r>
            <w:r w:rsidR="002F40B4">
              <w:rPr>
                <w:b/>
              </w:rPr>
              <w:t>.1</w:t>
            </w:r>
            <w:r w:rsidR="002F40B4">
              <w:t xml:space="preserve">   We would like to send you information about other Henley Business School and University of Reading activities and programmes. Please indicate whether you are happy to receive such information:  </w:t>
            </w:r>
            <w:r w:rsidR="002F40B4">
              <w:rPr>
                <w:i/>
                <w:iCs/>
              </w:rPr>
              <w:t xml:space="preserve"> </w:t>
            </w:r>
            <w:r w:rsidR="002F40B4">
              <w:t xml:space="preserve">     </w:t>
            </w:r>
            <w:r w:rsidR="002F40B4">
              <w:fldChar w:fldCharType="begin">
                <w:ffData>
                  <w:name w:val="Check5"/>
                  <w:enabled/>
                  <w:calcOnExit w:val="0"/>
                  <w:checkBox>
                    <w:sizeAuto/>
                    <w:default w:val="0"/>
                  </w:checkBox>
                </w:ffData>
              </w:fldChar>
            </w:r>
            <w:r w:rsidR="002F40B4">
              <w:instrText xml:space="preserve"> FORMCHECKBOX </w:instrText>
            </w:r>
            <w:r w:rsidR="002F40B4">
              <w:fldChar w:fldCharType="separate"/>
            </w:r>
            <w:r w:rsidR="002F40B4">
              <w:fldChar w:fldCharType="end"/>
            </w:r>
            <w:r w:rsidR="002F40B4">
              <w:t xml:space="preserve"> Yes      </w:t>
            </w:r>
            <w:r w:rsidR="002F40B4">
              <w:fldChar w:fldCharType="begin">
                <w:ffData>
                  <w:name w:val="Check6"/>
                  <w:enabled/>
                  <w:calcOnExit w:val="0"/>
                  <w:checkBox>
                    <w:sizeAuto/>
                    <w:default w:val="0"/>
                    <w:checked w:val="0"/>
                  </w:checkBox>
                </w:ffData>
              </w:fldChar>
            </w:r>
            <w:r w:rsidR="002F40B4">
              <w:instrText xml:space="preserve"> FORMCHECKBOX </w:instrText>
            </w:r>
            <w:r w:rsidR="002F40B4">
              <w:fldChar w:fldCharType="separate"/>
            </w:r>
            <w:r w:rsidR="002F40B4">
              <w:fldChar w:fldCharType="end"/>
            </w:r>
            <w:r w:rsidR="002F40B4">
              <w:t xml:space="preserve"> No</w:t>
            </w:r>
          </w:p>
        </w:tc>
      </w:tr>
      <w:tr w:rsidR="002F40B4" w14:paraId="729E0C3A" w14:textId="77777777">
        <w:tc>
          <w:tcPr>
            <w:tcW w:w="3402" w:type="dxa"/>
          </w:tcPr>
          <w:p w14:paraId="0408E89C" w14:textId="5556DAA0" w:rsidR="002F40B4" w:rsidRDefault="00F002FF">
            <w:pPr>
              <w:pStyle w:val="RdgTableitem"/>
            </w:pPr>
            <w:r>
              <w:rPr>
                <w:b/>
              </w:rPr>
              <w:t>1</w:t>
            </w:r>
            <w:r w:rsidR="00AD3C45">
              <w:rPr>
                <w:b/>
              </w:rPr>
              <w:t>3</w:t>
            </w:r>
            <w:r w:rsidR="002F40B4">
              <w:rPr>
                <w:b/>
              </w:rPr>
              <w:t>.2</w:t>
            </w:r>
            <w:r w:rsidR="002F40B4">
              <w:t xml:space="preserve">   Please indicate the main source of information which prompted you to apply for th</w:t>
            </w:r>
            <w:r w:rsidR="00B21917">
              <w:t>is</w:t>
            </w:r>
            <w:r w:rsidR="002F40B4">
              <w:t xml:space="preserve"> programme:</w:t>
            </w:r>
          </w:p>
        </w:tc>
        <w:tc>
          <w:tcPr>
            <w:tcW w:w="7031" w:type="dxa"/>
          </w:tcPr>
          <w:p w14:paraId="64D058B3" w14:textId="77777777" w:rsidR="002F40B4" w:rsidRDefault="002F40B4">
            <w:pPr>
              <w:pStyle w:val="RdgTableitem"/>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Recommended by current/former Henley student</w:t>
            </w:r>
          </w:p>
          <w:p w14:paraId="27E7B56D" w14:textId="77777777" w:rsidR="002F40B4" w:rsidRDefault="002F40B4">
            <w:pPr>
              <w:pStyle w:val="RdgTableitem"/>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Recommended by company contact</w:t>
            </w:r>
          </w:p>
          <w:p w14:paraId="7F27EDBC" w14:textId="5EFF257E" w:rsidR="002F40B4" w:rsidRDefault="002F40B4">
            <w:pPr>
              <w:pStyle w:val="RdgTableitem"/>
              <w:rPr>
                <w:rFonts w:ascii="Times New Roman" w:hAnsi="Times New Roman"/>
                <w:sz w:val="24"/>
                <w:szCs w:val="20"/>
              </w:rPr>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w:t>
            </w:r>
            <w:r w:rsidR="0070409B">
              <w:t>Information se</w:t>
            </w:r>
            <w:r w:rsidR="00B9394F">
              <w:t>ssion</w:t>
            </w:r>
            <w:r>
              <w:t xml:space="preserve">. </w:t>
            </w:r>
            <w:r w:rsidR="00B9394F">
              <w:t xml:space="preserve">  </w:t>
            </w:r>
            <w:r>
              <w:t xml:space="preserve">Location: </w:t>
            </w:r>
            <w:r>
              <w:rPr>
                <w:rFonts w:ascii="Times New Roman" w:hAnsi="Times New Roman"/>
                <w:sz w:val="24"/>
                <w:szCs w:val="20"/>
              </w:rPr>
              <w:fldChar w:fldCharType="begin">
                <w:ffData>
                  <w:name w:val=""/>
                  <w:enabled/>
                  <w:calcOnExit w:val="0"/>
                  <w:textInput>
                    <w:default w:val="                                                   "/>
                  </w:textInput>
                </w:ffData>
              </w:fldChar>
            </w:r>
            <w:r>
              <w:rPr>
                <w:rFonts w:ascii="Times New Roman" w:hAnsi="Times New Roman"/>
                <w:sz w:val="24"/>
                <w:szCs w:val="20"/>
              </w:rPr>
              <w:instrText xml:space="preserve"> FORMTEXT </w:instrText>
            </w:r>
            <w:r>
              <w:rPr>
                <w:rFonts w:ascii="Times New Roman" w:hAnsi="Times New Roman"/>
                <w:sz w:val="24"/>
                <w:szCs w:val="20"/>
              </w:rPr>
            </w:r>
            <w:r>
              <w:rPr>
                <w:rFonts w:ascii="Times New Roman" w:hAnsi="Times New Roman"/>
                <w:sz w:val="24"/>
                <w:szCs w:val="20"/>
              </w:rPr>
              <w:fldChar w:fldCharType="separate"/>
            </w:r>
            <w:r>
              <w:rPr>
                <w:rFonts w:ascii="Times New Roman" w:hAnsi="Times New Roman"/>
                <w:noProof/>
                <w:sz w:val="24"/>
                <w:szCs w:val="20"/>
              </w:rPr>
              <w:t xml:space="preserve">                                                   </w:t>
            </w:r>
            <w:r>
              <w:rPr>
                <w:rFonts w:ascii="Times New Roman" w:hAnsi="Times New Roman"/>
                <w:sz w:val="24"/>
                <w:szCs w:val="20"/>
              </w:rPr>
              <w:fldChar w:fldCharType="end"/>
            </w:r>
          </w:p>
          <w:p w14:paraId="39D84F04" w14:textId="1B5A2494" w:rsidR="002F40B4" w:rsidRDefault="002F40B4">
            <w:pPr>
              <w:pStyle w:val="RdgTableitem"/>
              <w:rPr>
                <w:rFonts w:ascii="Times New Roman" w:hAnsi="Times New Roman"/>
                <w:sz w:val="24"/>
                <w:szCs w:val="20"/>
              </w:rPr>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Advertisement. Location: </w:t>
            </w:r>
            <w:r>
              <w:rPr>
                <w:rFonts w:ascii="Times New Roman" w:hAnsi="Times New Roman"/>
                <w:sz w:val="24"/>
                <w:szCs w:val="20"/>
              </w:rPr>
              <w:fldChar w:fldCharType="begin">
                <w:ffData>
                  <w:name w:val=""/>
                  <w:enabled/>
                  <w:calcOnExit w:val="0"/>
                  <w:textInput>
                    <w:default w:val="                                                   "/>
                  </w:textInput>
                </w:ffData>
              </w:fldChar>
            </w:r>
            <w:r>
              <w:rPr>
                <w:rFonts w:ascii="Times New Roman" w:hAnsi="Times New Roman"/>
                <w:sz w:val="24"/>
                <w:szCs w:val="20"/>
              </w:rPr>
              <w:instrText xml:space="preserve"> FORMTEXT </w:instrText>
            </w:r>
            <w:r>
              <w:rPr>
                <w:rFonts w:ascii="Times New Roman" w:hAnsi="Times New Roman"/>
                <w:sz w:val="24"/>
                <w:szCs w:val="20"/>
              </w:rPr>
            </w:r>
            <w:r>
              <w:rPr>
                <w:rFonts w:ascii="Times New Roman" w:hAnsi="Times New Roman"/>
                <w:sz w:val="24"/>
                <w:szCs w:val="20"/>
              </w:rPr>
              <w:fldChar w:fldCharType="separate"/>
            </w:r>
            <w:r>
              <w:rPr>
                <w:rFonts w:ascii="Times New Roman" w:hAnsi="Times New Roman"/>
                <w:noProof/>
                <w:sz w:val="24"/>
                <w:szCs w:val="20"/>
              </w:rPr>
              <w:t xml:space="preserve">                                                   </w:t>
            </w:r>
            <w:r>
              <w:rPr>
                <w:rFonts w:ascii="Times New Roman" w:hAnsi="Times New Roman"/>
                <w:sz w:val="24"/>
                <w:szCs w:val="20"/>
              </w:rPr>
              <w:fldChar w:fldCharType="end"/>
            </w:r>
          </w:p>
          <w:p w14:paraId="359B34A2" w14:textId="77777777" w:rsidR="002F40B4" w:rsidRDefault="002F40B4">
            <w:pPr>
              <w:pStyle w:val="RdgTableitem"/>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Henley Business School website</w:t>
            </w:r>
          </w:p>
          <w:p w14:paraId="1E3F048B" w14:textId="77777777" w:rsidR="002F40B4" w:rsidRDefault="002F40B4">
            <w:pPr>
              <w:pStyle w:val="RdgTableitem"/>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Other. Please state: </w:t>
            </w:r>
            <w:r>
              <w:rPr>
                <w:rFonts w:ascii="Times New Roman" w:hAnsi="Times New Roman"/>
                <w:sz w:val="24"/>
                <w:szCs w:val="20"/>
              </w:rPr>
              <w:fldChar w:fldCharType="begin">
                <w:ffData>
                  <w:name w:val=""/>
                  <w:enabled/>
                  <w:calcOnExit w:val="0"/>
                  <w:textInput>
                    <w:default w:val="                                                   "/>
                  </w:textInput>
                </w:ffData>
              </w:fldChar>
            </w:r>
            <w:r>
              <w:rPr>
                <w:rFonts w:ascii="Times New Roman" w:hAnsi="Times New Roman"/>
                <w:sz w:val="24"/>
                <w:szCs w:val="20"/>
              </w:rPr>
              <w:instrText xml:space="preserve"> FORMTEXT </w:instrText>
            </w:r>
            <w:r>
              <w:rPr>
                <w:rFonts w:ascii="Times New Roman" w:hAnsi="Times New Roman"/>
                <w:sz w:val="24"/>
                <w:szCs w:val="20"/>
              </w:rPr>
            </w:r>
            <w:r>
              <w:rPr>
                <w:rFonts w:ascii="Times New Roman" w:hAnsi="Times New Roman"/>
                <w:sz w:val="24"/>
                <w:szCs w:val="20"/>
              </w:rPr>
              <w:fldChar w:fldCharType="separate"/>
            </w:r>
            <w:r>
              <w:rPr>
                <w:rFonts w:ascii="Times New Roman" w:hAnsi="Times New Roman"/>
                <w:noProof/>
                <w:sz w:val="24"/>
                <w:szCs w:val="20"/>
              </w:rPr>
              <w:t xml:space="preserve">                                                   </w:t>
            </w:r>
            <w:r>
              <w:rPr>
                <w:rFonts w:ascii="Times New Roman" w:hAnsi="Times New Roman"/>
                <w:sz w:val="24"/>
                <w:szCs w:val="20"/>
              </w:rPr>
              <w:fldChar w:fldCharType="end"/>
            </w:r>
          </w:p>
        </w:tc>
      </w:tr>
      <w:tr w:rsidR="002F40B4" w14:paraId="4C5CFABA" w14:textId="77777777">
        <w:trPr>
          <w:cantSplit/>
        </w:trPr>
        <w:tc>
          <w:tcPr>
            <w:tcW w:w="10433" w:type="dxa"/>
            <w:gridSpan w:val="2"/>
          </w:tcPr>
          <w:p w14:paraId="34481511" w14:textId="351EA55E" w:rsidR="002F40B4" w:rsidRDefault="00F002FF">
            <w:pPr>
              <w:pStyle w:val="RdgTableitem"/>
            </w:pPr>
            <w:r>
              <w:rPr>
                <w:b/>
              </w:rPr>
              <w:t>1</w:t>
            </w:r>
            <w:r w:rsidR="00AD3C45">
              <w:rPr>
                <w:b/>
              </w:rPr>
              <w:t>3</w:t>
            </w:r>
            <w:r w:rsidR="002F40B4">
              <w:rPr>
                <w:b/>
              </w:rPr>
              <w:t>.3</w:t>
            </w:r>
            <w:r w:rsidR="002F40B4">
              <w:t xml:space="preserve">   Have you attended a </w:t>
            </w:r>
            <w:r w:rsidR="00144DD6">
              <w:t>Henley</w:t>
            </w:r>
            <w:r w:rsidR="002F40B4">
              <w:t xml:space="preserve"> information seminar? </w:t>
            </w:r>
            <w:r w:rsidR="002F40B4">
              <w:rPr>
                <w:i/>
                <w:iCs/>
              </w:rPr>
              <w:t xml:space="preserve"> </w:t>
            </w:r>
            <w:r w:rsidR="002F40B4">
              <w:t xml:space="preserve">    </w:t>
            </w:r>
            <w:r w:rsidR="002F40B4">
              <w:fldChar w:fldCharType="begin">
                <w:ffData>
                  <w:name w:val="Check5"/>
                  <w:enabled/>
                  <w:calcOnExit w:val="0"/>
                  <w:checkBox>
                    <w:sizeAuto/>
                    <w:default w:val="0"/>
                    <w:checked w:val="0"/>
                  </w:checkBox>
                </w:ffData>
              </w:fldChar>
            </w:r>
            <w:r w:rsidR="002F40B4">
              <w:instrText xml:space="preserve"> FORMCHECKBOX </w:instrText>
            </w:r>
            <w:r w:rsidR="002F40B4">
              <w:fldChar w:fldCharType="separate"/>
            </w:r>
            <w:r w:rsidR="002F40B4">
              <w:fldChar w:fldCharType="end"/>
            </w:r>
            <w:r w:rsidR="002F40B4">
              <w:t xml:space="preserve"> Yes     </w:t>
            </w:r>
            <w:r w:rsidR="00525074">
              <w:t xml:space="preserve">            </w:t>
            </w:r>
            <w:r w:rsidR="002F40B4">
              <w:t xml:space="preserve"> </w:t>
            </w:r>
            <w:r w:rsidR="002F40B4">
              <w:fldChar w:fldCharType="begin">
                <w:ffData>
                  <w:name w:val="Check6"/>
                  <w:enabled/>
                  <w:calcOnExit w:val="0"/>
                  <w:checkBox>
                    <w:sizeAuto/>
                    <w:default w:val="0"/>
                  </w:checkBox>
                </w:ffData>
              </w:fldChar>
            </w:r>
            <w:r w:rsidR="002F40B4">
              <w:instrText xml:space="preserve"> FORMCHECKBOX </w:instrText>
            </w:r>
            <w:r w:rsidR="002F40B4">
              <w:fldChar w:fldCharType="separate"/>
            </w:r>
            <w:r w:rsidR="002F40B4">
              <w:fldChar w:fldCharType="end"/>
            </w:r>
            <w:r w:rsidR="002F40B4">
              <w:t xml:space="preserve"> No</w:t>
            </w:r>
          </w:p>
        </w:tc>
      </w:tr>
      <w:tr w:rsidR="002F40B4" w14:paraId="23ED2CF3" w14:textId="77777777">
        <w:trPr>
          <w:cantSplit/>
        </w:trPr>
        <w:tc>
          <w:tcPr>
            <w:tcW w:w="10433" w:type="dxa"/>
            <w:gridSpan w:val="2"/>
          </w:tcPr>
          <w:p w14:paraId="260B8B56" w14:textId="6413E0AE" w:rsidR="002F40B4" w:rsidRDefault="00F002FF" w:rsidP="00525074">
            <w:pPr>
              <w:pStyle w:val="RdgTableitem"/>
            </w:pPr>
            <w:r>
              <w:rPr>
                <w:b/>
                <w:bCs/>
              </w:rPr>
              <w:t>1</w:t>
            </w:r>
            <w:r w:rsidR="00AD3C45">
              <w:rPr>
                <w:b/>
                <w:bCs/>
              </w:rPr>
              <w:t>3</w:t>
            </w:r>
            <w:r w:rsidR="002F40B4">
              <w:rPr>
                <w:b/>
                <w:bCs/>
              </w:rPr>
              <w:t xml:space="preserve">.4 </w:t>
            </w:r>
            <w:r w:rsidR="002F40B4">
              <w:t xml:space="preserve">  If yes, what was the location of the seminar? </w:t>
            </w:r>
            <w:r w:rsidR="002F40B4">
              <w:rPr>
                <w:i/>
                <w:iCs/>
              </w:rPr>
              <w:t xml:space="preserve"> </w:t>
            </w:r>
            <w:r w:rsidR="002F40B4">
              <w:t xml:space="preserve">   </w:t>
            </w:r>
            <w:r w:rsidR="00525074">
              <w:t xml:space="preserve">            </w:t>
            </w:r>
            <w:r w:rsidR="002F40B4">
              <w:t xml:space="preserve">  </w:t>
            </w:r>
            <w:r w:rsidR="002F40B4">
              <w:fldChar w:fldCharType="begin">
                <w:ffData>
                  <w:name w:val="Check5"/>
                  <w:enabled/>
                  <w:calcOnExit w:val="0"/>
                  <w:checkBox>
                    <w:sizeAuto/>
                    <w:default w:val="0"/>
                    <w:checked w:val="0"/>
                  </w:checkBox>
                </w:ffData>
              </w:fldChar>
            </w:r>
            <w:r w:rsidR="002F40B4">
              <w:instrText xml:space="preserve"> FORMCHECKBOX </w:instrText>
            </w:r>
            <w:r w:rsidR="002F40B4">
              <w:fldChar w:fldCharType="separate"/>
            </w:r>
            <w:r w:rsidR="002F40B4">
              <w:fldChar w:fldCharType="end"/>
            </w:r>
            <w:r w:rsidR="00525074">
              <w:t xml:space="preserve"> At Henley</w:t>
            </w:r>
            <w:r w:rsidR="002F40B4">
              <w:t xml:space="preserve">     </w:t>
            </w:r>
            <w:r w:rsidR="002F40B4">
              <w:fldChar w:fldCharType="begin">
                <w:ffData>
                  <w:name w:val="Check6"/>
                  <w:enabled/>
                  <w:calcOnExit w:val="0"/>
                  <w:checkBox>
                    <w:sizeAuto/>
                    <w:default w:val="0"/>
                  </w:checkBox>
                </w:ffData>
              </w:fldChar>
            </w:r>
            <w:r w:rsidR="002F40B4">
              <w:instrText xml:space="preserve"> FORMCHECKBOX </w:instrText>
            </w:r>
            <w:r w:rsidR="002F40B4">
              <w:fldChar w:fldCharType="separate"/>
            </w:r>
            <w:r w:rsidR="002F40B4">
              <w:fldChar w:fldCharType="end"/>
            </w:r>
            <w:r w:rsidR="00B11243">
              <w:t xml:space="preserve"> Elsewhere</w:t>
            </w:r>
            <w:r w:rsidR="005A54F2">
              <w:t>;</w:t>
            </w:r>
            <w:r w:rsidR="00B11243">
              <w:t xml:space="preserve"> Location: </w:t>
            </w:r>
            <w:r w:rsidR="00B11243">
              <w:rPr>
                <w:rFonts w:ascii="Times New Roman" w:hAnsi="Times New Roman"/>
                <w:sz w:val="24"/>
                <w:szCs w:val="20"/>
              </w:rPr>
              <w:fldChar w:fldCharType="begin">
                <w:ffData>
                  <w:name w:val=""/>
                  <w:enabled/>
                  <w:calcOnExit w:val="0"/>
                  <w:textInput>
                    <w:default w:val="                                                   "/>
                  </w:textInput>
                </w:ffData>
              </w:fldChar>
            </w:r>
            <w:r w:rsidR="00B11243">
              <w:rPr>
                <w:rFonts w:ascii="Times New Roman" w:hAnsi="Times New Roman"/>
                <w:sz w:val="24"/>
                <w:szCs w:val="20"/>
              </w:rPr>
              <w:instrText xml:space="preserve"> FORMTEXT </w:instrText>
            </w:r>
            <w:r w:rsidR="00B11243">
              <w:rPr>
                <w:rFonts w:ascii="Times New Roman" w:hAnsi="Times New Roman"/>
                <w:sz w:val="24"/>
                <w:szCs w:val="20"/>
              </w:rPr>
            </w:r>
            <w:r w:rsidR="00B11243">
              <w:rPr>
                <w:rFonts w:ascii="Times New Roman" w:hAnsi="Times New Roman"/>
                <w:sz w:val="24"/>
                <w:szCs w:val="20"/>
              </w:rPr>
              <w:fldChar w:fldCharType="separate"/>
            </w:r>
            <w:r w:rsidR="00B11243">
              <w:rPr>
                <w:rFonts w:ascii="Times New Roman" w:hAnsi="Times New Roman"/>
                <w:noProof/>
                <w:sz w:val="24"/>
                <w:szCs w:val="20"/>
              </w:rPr>
              <w:t xml:space="preserve">                                                   </w:t>
            </w:r>
            <w:r w:rsidR="00B11243">
              <w:rPr>
                <w:rFonts w:ascii="Times New Roman" w:hAnsi="Times New Roman"/>
                <w:sz w:val="24"/>
                <w:szCs w:val="20"/>
              </w:rPr>
              <w:fldChar w:fldCharType="end"/>
            </w:r>
          </w:p>
        </w:tc>
      </w:tr>
    </w:tbl>
    <w:p w14:paraId="5CE21D6C" w14:textId="77777777" w:rsidR="002F40B4" w:rsidRDefault="002F40B4">
      <w:pPr>
        <w:pStyle w:val="RdgTabletitlegap"/>
      </w:pPr>
    </w:p>
    <w:p w14:paraId="698FAC72" w14:textId="77777777" w:rsidR="002F40B4" w:rsidRDefault="002F40B4">
      <w:pPr>
        <w:pStyle w:val="RdgTabletitlegap"/>
      </w:pPr>
    </w:p>
    <w:p w14:paraId="0F8DB406" w14:textId="77777777" w:rsidR="00C41813" w:rsidRDefault="00C41813">
      <w:pPr>
        <w:pStyle w:val="RdgTabletitlegap"/>
      </w:pPr>
    </w:p>
    <w:p w14:paraId="13E76839" w14:textId="77777777" w:rsidR="00C41813" w:rsidRDefault="00C41813">
      <w:pPr>
        <w:pStyle w:val="RdgTabletitlegap"/>
      </w:pP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0433"/>
      </w:tblGrid>
      <w:tr w:rsidR="002F40B4" w14:paraId="3264DE4E" w14:textId="77777777">
        <w:tc>
          <w:tcPr>
            <w:tcW w:w="10433" w:type="dxa"/>
            <w:tcBorders>
              <w:top w:val="single" w:sz="4" w:space="0" w:color="333333"/>
              <w:left w:val="single" w:sz="4" w:space="0" w:color="333333"/>
              <w:bottom w:val="nil"/>
              <w:right w:val="single" w:sz="4" w:space="0" w:color="333333"/>
            </w:tcBorders>
            <w:shd w:val="clear" w:color="auto" w:fill="333333"/>
          </w:tcPr>
          <w:p w14:paraId="47D7870D" w14:textId="24E1FDC5" w:rsidR="002F40B4" w:rsidRDefault="00F002FF">
            <w:pPr>
              <w:pStyle w:val="RdgTablewhiteheading"/>
            </w:pPr>
            <w:r>
              <w:rPr>
                <w:b w:val="0"/>
                <w:bCs w:val="0"/>
              </w:rPr>
              <w:t>Section 1</w:t>
            </w:r>
            <w:r w:rsidR="00AD3C45">
              <w:rPr>
                <w:b w:val="0"/>
                <w:bCs w:val="0"/>
              </w:rPr>
              <w:t>4</w:t>
            </w:r>
            <w:r w:rsidR="002F40B4">
              <w:t xml:space="preserve">    Declaration</w:t>
            </w:r>
          </w:p>
        </w:tc>
      </w:tr>
    </w:tbl>
    <w:p w14:paraId="62B13558" w14:textId="77777777" w:rsidR="00724358" w:rsidRDefault="00724358" w:rsidP="00FA4D4B">
      <w:pPr>
        <w:pStyle w:val="RdgNormal"/>
        <w:spacing w:after="120" w:line="300" w:lineRule="exact"/>
        <w:ind w:left="227"/>
        <w:rPr>
          <w:rFonts w:ascii="Times New Roman" w:hAnsi="Times New Roman"/>
        </w:rPr>
      </w:pPr>
      <w:r w:rsidRPr="00ED5B7A">
        <w:rPr>
          <w:rFonts w:ascii="Times New Roman" w:hAnsi="Times New Roman"/>
        </w:rPr>
        <w:t xml:space="preserve">I declare that the information given on this form is true, complete and accurate and that no information requested, </w:t>
      </w:r>
      <w:r w:rsidRPr="00ED5B7A">
        <w:rPr>
          <w:rFonts w:ascii="Times New Roman" w:hAnsi="Times New Roman"/>
        </w:rPr>
        <w:br/>
        <w:t>or other material, has been omitted.</w:t>
      </w:r>
      <w:bookmarkStart w:id="5" w:name="_Hlk54678488"/>
    </w:p>
    <w:p w14:paraId="43585719" w14:textId="77777777" w:rsidR="00724358" w:rsidRPr="005777D1" w:rsidRDefault="00724358" w:rsidP="00FA4D4B">
      <w:pPr>
        <w:pStyle w:val="RdgNormal"/>
        <w:spacing w:after="240" w:line="300" w:lineRule="exact"/>
        <w:ind w:left="227"/>
        <w:rPr>
          <w:rFonts w:ascii="Times New Roman" w:hAnsi="Times New Roman"/>
        </w:rPr>
      </w:pPr>
      <w:r w:rsidRPr="00ED5B7A">
        <w:rPr>
          <w:rFonts w:ascii="Times New Roman" w:hAnsi="Times New Roman"/>
        </w:rPr>
        <w:t xml:space="preserve">If any of the information on your application form is found to be false, it may lead to </w:t>
      </w:r>
      <w:r>
        <w:rPr>
          <w:rFonts w:ascii="Times New Roman" w:hAnsi="Times New Roman"/>
        </w:rPr>
        <w:t>your</w:t>
      </w:r>
      <w:r w:rsidRPr="00ED5B7A">
        <w:rPr>
          <w:rFonts w:ascii="Times New Roman" w:hAnsi="Times New Roman"/>
        </w:rPr>
        <w:t xml:space="preserve"> withdrawal </w:t>
      </w:r>
      <w:r>
        <w:rPr>
          <w:rFonts w:ascii="Times New Roman" w:hAnsi="Times New Roman"/>
        </w:rPr>
        <w:t xml:space="preserve">from the </w:t>
      </w:r>
      <w:proofErr w:type="gramStart"/>
      <w:r>
        <w:rPr>
          <w:rFonts w:ascii="Times New Roman" w:hAnsi="Times New Roman"/>
        </w:rPr>
        <w:t>School</w:t>
      </w:r>
      <w:proofErr w:type="gramEnd"/>
      <w:r w:rsidRPr="00ED5B7A">
        <w:rPr>
          <w:rFonts w:ascii="Times New Roman" w:hAnsi="Times New Roman"/>
        </w:rPr>
        <w:t>.</w:t>
      </w:r>
    </w:p>
    <w:p w14:paraId="2F1223AA" w14:textId="77777777" w:rsidR="00724358" w:rsidRPr="00655DEE" w:rsidRDefault="00724358" w:rsidP="00FA4D4B">
      <w:pPr>
        <w:ind w:left="227"/>
        <w:rPr>
          <w:sz w:val="20"/>
          <w:szCs w:val="20"/>
        </w:rPr>
      </w:pPr>
      <w:r w:rsidRPr="002D5E30">
        <w:rPr>
          <w:b/>
          <w:bCs/>
          <w:color w:val="333333"/>
          <w:sz w:val="20"/>
          <w:szCs w:val="20"/>
          <w:shd w:val="clear" w:color="auto" w:fill="FFFFFF"/>
        </w:rPr>
        <w:t>Please note</w:t>
      </w:r>
      <w:r w:rsidRPr="00655DEE">
        <w:rPr>
          <w:color w:val="333333"/>
          <w:sz w:val="20"/>
          <w:szCs w:val="20"/>
          <w:shd w:val="clear" w:color="auto" w:fill="FFFFFF"/>
        </w:rPr>
        <w:t xml:space="preserve">: </w:t>
      </w:r>
      <w:r>
        <w:rPr>
          <w:color w:val="333333"/>
          <w:sz w:val="20"/>
          <w:szCs w:val="20"/>
          <w:shd w:val="clear" w:color="auto" w:fill="FFFFFF"/>
        </w:rPr>
        <w:t>T</w:t>
      </w:r>
      <w:r w:rsidRPr="00655DEE">
        <w:rPr>
          <w:color w:val="333333"/>
          <w:sz w:val="20"/>
          <w:szCs w:val="20"/>
          <w:shd w:val="clear" w:color="auto" w:fill="FFFFFF"/>
        </w:rPr>
        <w:t xml:space="preserve">he personal information you have supplied by applying to us will be used to help us respond to future enquiries, for quality assurance and for data analytics purposes. </w:t>
      </w:r>
      <w:r w:rsidRPr="00655DEE">
        <w:rPr>
          <w:color w:val="333333"/>
          <w:sz w:val="20"/>
          <w:szCs w:val="20"/>
        </w:rPr>
        <w:t xml:space="preserve">Your personal data will not be shared with any organisations outside </w:t>
      </w:r>
      <w:r>
        <w:rPr>
          <w:color w:val="333333"/>
          <w:sz w:val="20"/>
          <w:szCs w:val="20"/>
        </w:rPr>
        <w:t>Henley Business School</w:t>
      </w:r>
      <w:r w:rsidRPr="00655DEE">
        <w:rPr>
          <w:color w:val="333333"/>
          <w:sz w:val="20"/>
          <w:szCs w:val="20"/>
        </w:rPr>
        <w:t xml:space="preserve"> apart from those that help us to provide this service or unless required by law. The information </w:t>
      </w:r>
      <w:r>
        <w:rPr>
          <w:color w:val="333333"/>
          <w:sz w:val="20"/>
          <w:szCs w:val="20"/>
        </w:rPr>
        <w:t>you have</w:t>
      </w:r>
      <w:r w:rsidRPr="00655DEE">
        <w:rPr>
          <w:color w:val="333333"/>
          <w:sz w:val="20"/>
          <w:szCs w:val="20"/>
        </w:rPr>
        <w:t xml:space="preserve"> provided will be treated in accordance with</w:t>
      </w:r>
      <w:r>
        <w:rPr>
          <w:color w:val="333333"/>
          <w:sz w:val="20"/>
          <w:szCs w:val="20"/>
        </w:rPr>
        <w:t xml:space="preserve"> the Protection of Personal Information Act (POPI Act), 2013 and the </w:t>
      </w:r>
      <w:r w:rsidRPr="00932F68">
        <w:rPr>
          <w:color w:val="333333"/>
          <w:sz w:val="20"/>
          <w:szCs w:val="20"/>
        </w:rPr>
        <w:t>Promotion of Access to Information Act</w:t>
      </w:r>
      <w:r>
        <w:rPr>
          <w:color w:val="333333"/>
          <w:sz w:val="20"/>
          <w:szCs w:val="20"/>
        </w:rPr>
        <w:t>,</w:t>
      </w:r>
      <w:r w:rsidRPr="00932F68">
        <w:rPr>
          <w:color w:val="333333"/>
          <w:sz w:val="20"/>
          <w:szCs w:val="20"/>
        </w:rPr>
        <w:t xml:space="preserve"> 2000</w:t>
      </w:r>
      <w:r w:rsidRPr="00655DEE">
        <w:rPr>
          <w:iCs/>
          <w:color w:val="333333"/>
          <w:sz w:val="20"/>
          <w:szCs w:val="20"/>
          <w:shd w:val="clear" w:color="auto" w:fill="FFFFFF"/>
        </w:rPr>
        <w:t>.</w:t>
      </w:r>
    </w:p>
    <w:p w14:paraId="65EEF278" w14:textId="77777777" w:rsidR="00724358" w:rsidRDefault="00724358" w:rsidP="00724358">
      <w:pPr>
        <w:rPr>
          <w:sz w:val="20"/>
          <w:szCs w:val="20"/>
        </w:rPr>
      </w:pPr>
    </w:p>
    <w:tbl>
      <w:tblPr>
        <w:tblW w:w="9781"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1105"/>
        <w:gridCol w:w="8676"/>
      </w:tblGrid>
      <w:tr w:rsidR="00724358" w:rsidRPr="00ED5B7A" w14:paraId="563E174C" w14:textId="77777777" w:rsidTr="00FA4D4B">
        <w:trPr>
          <w:trHeight w:val="773"/>
        </w:trPr>
        <w:tc>
          <w:tcPr>
            <w:tcW w:w="1105" w:type="dxa"/>
          </w:tcPr>
          <w:p w14:paraId="1AD8CAE6" w14:textId="77777777" w:rsidR="00724358" w:rsidRPr="00ED5B7A" w:rsidRDefault="00724358" w:rsidP="00533A9E">
            <w:pPr>
              <w:pStyle w:val="RdgTableitem"/>
              <w:rPr>
                <w:rFonts w:ascii="Times New Roman" w:hAnsi="Times New Roman"/>
              </w:rPr>
            </w:pPr>
            <w:r w:rsidRPr="00ED5B7A">
              <w:rPr>
                <w:rFonts w:ascii="Times New Roman" w:hAnsi="Times New Roman"/>
              </w:rPr>
              <w:t>Signature</w:t>
            </w:r>
          </w:p>
        </w:tc>
        <w:tc>
          <w:tcPr>
            <w:tcW w:w="8676" w:type="dxa"/>
          </w:tcPr>
          <w:p w14:paraId="09ECA336" w14:textId="7DF30248" w:rsidR="00724358" w:rsidRPr="00ED5B7A" w:rsidRDefault="00724358" w:rsidP="00533A9E">
            <w:pPr>
              <w:pStyle w:val="Formresponse"/>
            </w:pPr>
            <w:r w:rsidRPr="00ED5B7A">
              <w:fldChar w:fldCharType="begin">
                <w:ffData>
                  <w:name w:val=""/>
                  <w:enabled/>
                  <w:calcOnExit w:val="0"/>
                  <w:textInput>
                    <w:default w:val="                                                                                                                    "/>
                  </w:textInput>
                </w:ffData>
              </w:fldChar>
            </w:r>
            <w:r w:rsidRPr="00ED5B7A">
              <w:instrText xml:space="preserve"> FORMTEXT </w:instrText>
            </w:r>
            <w:r w:rsidRPr="00ED5B7A">
              <w:fldChar w:fldCharType="separate"/>
            </w:r>
            <w:r w:rsidR="003A4CA1">
              <w:rPr>
                <w:noProof/>
              </w:rPr>
              <w:t xml:space="preserve"> </w:t>
            </w:r>
            <w:r w:rsidRPr="00ED5B7A">
              <w:fldChar w:fldCharType="end"/>
            </w:r>
          </w:p>
        </w:tc>
      </w:tr>
      <w:tr w:rsidR="00724358" w:rsidRPr="00ED5B7A" w14:paraId="762AAF73" w14:textId="77777777" w:rsidTr="00FA4D4B">
        <w:trPr>
          <w:trHeight w:val="240"/>
        </w:trPr>
        <w:tc>
          <w:tcPr>
            <w:tcW w:w="1105" w:type="dxa"/>
          </w:tcPr>
          <w:p w14:paraId="27109FCB" w14:textId="77777777" w:rsidR="00724358" w:rsidRPr="00ED5B7A" w:rsidRDefault="00724358" w:rsidP="00533A9E">
            <w:pPr>
              <w:pStyle w:val="RdgTableitem"/>
              <w:rPr>
                <w:rFonts w:ascii="Times New Roman" w:hAnsi="Times New Roman"/>
              </w:rPr>
            </w:pPr>
            <w:r w:rsidRPr="00ED5B7A">
              <w:rPr>
                <w:rFonts w:ascii="Times New Roman" w:hAnsi="Times New Roman"/>
              </w:rPr>
              <w:t>Date</w:t>
            </w:r>
          </w:p>
        </w:tc>
        <w:tc>
          <w:tcPr>
            <w:tcW w:w="8676" w:type="dxa"/>
          </w:tcPr>
          <w:p w14:paraId="43CEF8C6" w14:textId="42892B9F" w:rsidR="00724358" w:rsidRPr="00ED5B7A" w:rsidRDefault="00724358" w:rsidP="00533A9E">
            <w:pPr>
              <w:pStyle w:val="Formresponse"/>
            </w:pPr>
            <w:r w:rsidRPr="00ED5B7A">
              <w:fldChar w:fldCharType="begin">
                <w:ffData>
                  <w:name w:val=""/>
                  <w:enabled/>
                  <w:calcOnExit w:val="0"/>
                  <w:textInput>
                    <w:default w:val="                                                                                                                    "/>
                  </w:textInput>
                </w:ffData>
              </w:fldChar>
            </w:r>
            <w:r w:rsidRPr="00ED5B7A">
              <w:instrText xml:space="preserve"> FORMTEXT </w:instrText>
            </w:r>
            <w:r w:rsidRPr="00ED5B7A">
              <w:fldChar w:fldCharType="separate"/>
            </w:r>
            <w:r w:rsidR="003A4CA1">
              <w:rPr>
                <w:noProof/>
              </w:rPr>
              <w:t xml:space="preserve"> </w:t>
            </w:r>
            <w:r w:rsidRPr="00ED5B7A">
              <w:fldChar w:fldCharType="end"/>
            </w:r>
          </w:p>
        </w:tc>
      </w:tr>
    </w:tbl>
    <w:p w14:paraId="5E99C1B7" w14:textId="77777777" w:rsidR="00724358" w:rsidRPr="00ED5B7A" w:rsidRDefault="00724358" w:rsidP="00FA4D4B">
      <w:pPr>
        <w:pStyle w:val="RdgNormal"/>
        <w:spacing w:after="240" w:line="300" w:lineRule="exact"/>
        <w:ind w:left="227"/>
        <w:rPr>
          <w:rFonts w:ascii="Times New Roman" w:hAnsi="Times New Roman"/>
        </w:rPr>
      </w:pPr>
      <w:r w:rsidRPr="00ED5B7A">
        <w:rPr>
          <w:rFonts w:ascii="Times New Roman" w:hAnsi="Times New Roman"/>
        </w:rPr>
        <w:t>If submitting this form electronically, please type your name and the date.  Your accompanying email will be taken as your agreement with the declaration.</w:t>
      </w:r>
    </w:p>
    <w:bookmarkEnd w:id="5"/>
    <w:p w14:paraId="4BA97BE5" w14:textId="77777777" w:rsidR="002F40B4" w:rsidRDefault="002F40B4">
      <w:pPr>
        <w:pStyle w:val="RdgNormal"/>
        <w:spacing w:after="240" w:line="300" w:lineRule="exact"/>
        <w:sectPr w:rsidR="002F40B4">
          <w:footerReference w:type="default" r:id="rId13"/>
          <w:headerReference w:type="first" r:id="rId14"/>
          <w:footerReference w:type="first" r:id="rId15"/>
          <w:pgSz w:w="11899" w:h="16838" w:code="9"/>
          <w:pgMar w:top="737" w:right="697" w:bottom="1134" w:left="737" w:header="737" w:footer="567" w:gutter="0"/>
          <w:cols w:space="567" w:equalWidth="0">
            <w:col w:w="10465"/>
          </w:cols>
          <w:titlePg/>
        </w:sectPr>
      </w:pPr>
    </w:p>
    <w:p w14:paraId="4002E80B" w14:textId="77777777" w:rsidR="002F40B4" w:rsidRPr="00B11243" w:rsidRDefault="002F40B4" w:rsidP="00135AA6">
      <w:pPr>
        <w:pStyle w:val="RdgTitle"/>
        <w:spacing w:before="120" w:after="240"/>
        <w:rPr>
          <w:sz w:val="32"/>
          <w:szCs w:val="32"/>
        </w:rPr>
      </w:pPr>
      <w:r>
        <w:rPr>
          <w:color w:val="808080"/>
        </w:rPr>
        <w:lastRenderedPageBreak/>
        <w:t>Application checklist</w:t>
      </w:r>
      <w:r w:rsidRPr="00B11243">
        <w:rPr>
          <w:sz w:val="32"/>
          <w:szCs w:val="32"/>
        </w:rPr>
        <w:t xml:space="preserve"> </w:t>
      </w:r>
    </w:p>
    <w:tbl>
      <w:tblPr>
        <w:tblW w:w="104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3119"/>
        <w:gridCol w:w="7314"/>
      </w:tblGrid>
      <w:tr w:rsidR="00B11243" w14:paraId="4DE853AC" w14:textId="77777777" w:rsidTr="00B11243">
        <w:trPr>
          <w:trHeight w:val="393"/>
        </w:trPr>
        <w:tc>
          <w:tcPr>
            <w:tcW w:w="3119" w:type="dxa"/>
          </w:tcPr>
          <w:p w14:paraId="4A8CBE65" w14:textId="77777777" w:rsidR="00B11243" w:rsidRPr="00B11243" w:rsidRDefault="00B11243" w:rsidP="00F72D97">
            <w:pPr>
              <w:pStyle w:val="RdgTableitem"/>
              <w:rPr>
                <w:sz w:val="24"/>
              </w:rPr>
            </w:pPr>
            <w:r w:rsidRPr="00B11243">
              <w:rPr>
                <w:b/>
                <w:sz w:val="24"/>
              </w:rPr>
              <w:t>Programme applied for</w:t>
            </w:r>
          </w:p>
        </w:tc>
        <w:tc>
          <w:tcPr>
            <w:tcW w:w="7314" w:type="dxa"/>
          </w:tcPr>
          <w:p w14:paraId="1470FEB6" w14:textId="7F770E8C" w:rsidR="00B11243" w:rsidRPr="00B11243" w:rsidRDefault="00B11243" w:rsidP="00F72D97">
            <w:pPr>
              <w:pStyle w:val="Formresponse"/>
              <w:rPr>
                <w:sz w:val="24"/>
                <w:szCs w:val="24"/>
              </w:rPr>
            </w:pPr>
            <w:r w:rsidRPr="00B11243">
              <w:rPr>
                <w:sz w:val="24"/>
                <w:szCs w:val="24"/>
              </w:rPr>
              <w:fldChar w:fldCharType="begin">
                <w:ffData>
                  <w:name w:val="Text46"/>
                  <w:enabled/>
                  <w:calcOnExit w:val="0"/>
                  <w:textInput>
                    <w:default w:val="                                                                                                                     "/>
                  </w:textInput>
                </w:ffData>
              </w:fldChar>
            </w:r>
            <w:r w:rsidRPr="00B11243">
              <w:rPr>
                <w:sz w:val="24"/>
                <w:szCs w:val="24"/>
              </w:rPr>
              <w:instrText xml:space="preserve"> FORMTEXT </w:instrText>
            </w:r>
            <w:r w:rsidRPr="00B11243">
              <w:rPr>
                <w:sz w:val="24"/>
                <w:szCs w:val="24"/>
              </w:rPr>
            </w:r>
            <w:r w:rsidRPr="00B11243">
              <w:rPr>
                <w:sz w:val="24"/>
                <w:szCs w:val="24"/>
              </w:rPr>
              <w:fldChar w:fldCharType="separate"/>
            </w:r>
            <w:r w:rsidR="003A4CA1">
              <w:rPr>
                <w:sz w:val="24"/>
                <w:szCs w:val="24"/>
              </w:rPr>
              <w:t xml:space="preserve"> </w:t>
            </w:r>
            <w:r w:rsidRPr="00B11243">
              <w:rPr>
                <w:sz w:val="24"/>
                <w:szCs w:val="24"/>
              </w:rPr>
              <w:fldChar w:fldCharType="end"/>
            </w:r>
          </w:p>
        </w:tc>
      </w:tr>
    </w:tbl>
    <w:p w14:paraId="64DED93B" w14:textId="77777777" w:rsidR="002F40B4" w:rsidRDefault="002F40B4">
      <w:pPr>
        <w:pStyle w:val="Pa2"/>
        <w:ind w:right="5387"/>
        <w:rPr>
          <w:color w:val="221E1F"/>
          <w:sz w:val="18"/>
          <w:szCs w:val="18"/>
        </w:rPr>
      </w:pPr>
      <w:r>
        <w:rPr>
          <w:b/>
          <w:bCs/>
          <w:color w:val="221E1F"/>
          <w:sz w:val="18"/>
          <w:szCs w:val="18"/>
        </w:rPr>
        <w:t>Please complete this application checklist to remind you which documents should be enclosed with your application. If any of the documents requested are missing, there may be a delay in the processing of your application.</w:t>
      </w:r>
    </w:p>
    <w:p w14:paraId="54408DEA" w14:textId="77777777" w:rsidR="002F40B4" w:rsidRDefault="002F40B4">
      <w:pPr>
        <w:pStyle w:val="RdgTabletitlegap"/>
      </w:pPr>
    </w:p>
    <w:p w14:paraId="4B912FE9" w14:textId="77777777" w:rsidR="002F40B4" w:rsidRDefault="002F40B4">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5387"/>
      </w:tblGrid>
      <w:tr w:rsidR="002F40B4" w14:paraId="28707FA7" w14:textId="77777777">
        <w:tc>
          <w:tcPr>
            <w:tcW w:w="10433" w:type="dxa"/>
            <w:tcBorders>
              <w:top w:val="single" w:sz="4" w:space="0" w:color="333333"/>
              <w:left w:val="single" w:sz="4" w:space="0" w:color="333333"/>
              <w:bottom w:val="nil"/>
              <w:right w:val="single" w:sz="4" w:space="0" w:color="333333"/>
            </w:tcBorders>
            <w:shd w:val="clear" w:color="auto" w:fill="333333"/>
          </w:tcPr>
          <w:p w14:paraId="1BE7D8AF" w14:textId="54943143" w:rsidR="002F40B4" w:rsidRDefault="00544D84">
            <w:pPr>
              <w:pStyle w:val="RdgTablewhiteheading"/>
            </w:pPr>
            <w:r>
              <w:t>A</w:t>
            </w:r>
            <w:r w:rsidR="002F40B4">
              <w:t>pplication form</w:t>
            </w:r>
          </w:p>
        </w:tc>
      </w:tr>
      <w:tr w:rsidR="002F40B4" w14:paraId="22065445" w14:textId="77777777">
        <w:tc>
          <w:tcPr>
            <w:tcW w:w="10433" w:type="dxa"/>
            <w:tcBorders>
              <w:top w:val="nil"/>
              <w:left w:val="nil"/>
              <w:bottom w:val="nil"/>
              <w:right w:val="nil"/>
            </w:tcBorders>
          </w:tcPr>
          <w:p w14:paraId="7EDDE77B" w14:textId="6BECB667" w:rsidR="002F40B4" w:rsidRDefault="002F40B4">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Enclosed</w:t>
            </w:r>
          </w:p>
        </w:tc>
      </w:tr>
    </w:tbl>
    <w:p w14:paraId="67DB94D6" w14:textId="77777777" w:rsidR="002F40B4" w:rsidRDefault="002F40B4">
      <w:pPr>
        <w:pStyle w:val="RdgTabletitlegap"/>
      </w:pPr>
    </w:p>
    <w:p w14:paraId="6DE9B14D" w14:textId="77777777" w:rsidR="009747C2" w:rsidRDefault="009747C2" w:rsidP="009747C2">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5387"/>
      </w:tblGrid>
      <w:tr w:rsidR="009747C2" w14:paraId="7A6EED6B" w14:textId="77777777" w:rsidTr="00233465">
        <w:tc>
          <w:tcPr>
            <w:tcW w:w="10433" w:type="dxa"/>
            <w:tcBorders>
              <w:top w:val="single" w:sz="4" w:space="0" w:color="333333"/>
              <w:left w:val="single" w:sz="4" w:space="0" w:color="333333"/>
              <w:bottom w:val="nil"/>
              <w:right w:val="single" w:sz="4" w:space="0" w:color="333333"/>
            </w:tcBorders>
            <w:shd w:val="clear" w:color="auto" w:fill="333333"/>
          </w:tcPr>
          <w:p w14:paraId="3943D5D4" w14:textId="77777777" w:rsidR="009747C2" w:rsidRDefault="009747C2" w:rsidP="00233465">
            <w:pPr>
              <w:pStyle w:val="RdgTablewhiteheading"/>
            </w:pPr>
            <w:r>
              <w:t xml:space="preserve">Certified copies of your ID </w:t>
            </w:r>
            <w:r w:rsidR="00C54F52">
              <w:t>(</w:t>
            </w:r>
            <w:r>
              <w:t>or Passport</w:t>
            </w:r>
            <w:r w:rsidR="00C54F52">
              <w:t xml:space="preserve"> if non-SA)</w:t>
            </w:r>
          </w:p>
        </w:tc>
      </w:tr>
      <w:tr w:rsidR="009747C2" w14:paraId="1D9B5DB9" w14:textId="77777777" w:rsidTr="00233465">
        <w:tc>
          <w:tcPr>
            <w:tcW w:w="10433" w:type="dxa"/>
            <w:tcBorders>
              <w:top w:val="nil"/>
              <w:left w:val="nil"/>
              <w:bottom w:val="nil"/>
              <w:right w:val="nil"/>
            </w:tcBorders>
          </w:tcPr>
          <w:p w14:paraId="0C97260C" w14:textId="77777777" w:rsidR="009747C2" w:rsidRDefault="009747C2" w:rsidP="00233465">
            <w:pPr>
              <w:pStyle w:val="RdgTableitem"/>
              <w:rPr>
                <w:b/>
                <w:bCs/>
              </w:rPr>
            </w:pPr>
            <w:r>
              <w:rPr>
                <w:b/>
                <w:bCs/>
              </w:rPr>
              <w:t>Please also include English translation, if applicable.</w:t>
            </w:r>
          </w:p>
        </w:tc>
      </w:tr>
      <w:tr w:rsidR="009747C2" w14:paraId="503558B8" w14:textId="77777777" w:rsidTr="00233465">
        <w:tc>
          <w:tcPr>
            <w:tcW w:w="10433" w:type="dxa"/>
            <w:tcBorders>
              <w:top w:val="nil"/>
              <w:left w:val="nil"/>
              <w:bottom w:val="nil"/>
              <w:right w:val="nil"/>
            </w:tcBorders>
          </w:tcPr>
          <w:p w14:paraId="6C6740FF" w14:textId="77777777" w:rsidR="009747C2" w:rsidRDefault="009747C2" w:rsidP="00233465">
            <w:pPr>
              <w:pStyle w:val="RdgTableitem"/>
            </w:pPr>
            <w:r>
              <w:fldChar w:fldCharType="begin">
                <w:ffData>
                  <w:name w:val="Check5"/>
                  <w:enabled/>
                  <w:calcOnExit w:val="0"/>
                  <w:checkBox>
                    <w:sizeAuto/>
                    <w:default w:val="0"/>
                  </w:checkBox>
                </w:ffData>
              </w:fldChar>
            </w:r>
            <w:r>
              <w:instrText xml:space="preserve"> FORMCHECKBOX </w:instrText>
            </w:r>
            <w:r>
              <w:fldChar w:fldCharType="separate"/>
            </w:r>
            <w:r>
              <w:fldChar w:fldCharType="end"/>
            </w:r>
            <w:r>
              <w:t xml:space="preserve">  Enclosed</w:t>
            </w:r>
          </w:p>
        </w:tc>
      </w:tr>
    </w:tbl>
    <w:p w14:paraId="29995BD8" w14:textId="77777777" w:rsidR="002F40B4" w:rsidRDefault="002F40B4">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5387"/>
      </w:tblGrid>
      <w:tr w:rsidR="002F40B4" w14:paraId="73B5FE2D" w14:textId="77777777">
        <w:tc>
          <w:tcPr>
            <w:tcW w:w="10433" w:type="dxa"/>
            <w:tcBorders>
              <w:top w:val="single" w:sz="4" w:space="0" w:color="333333"/>
              <w:left w:val="single" w:sz="4" w:space="0" w:color="333333"/>
              <w:bottom w:val="nil"/>
              <w:right w:val="single" w:sz="4" w:space="0" w:color="333333"/>
            </w:tcBorders>
            <w:shd w:val="clear" w:color="auto" w:fill="333333"/>
          </w:tcPr>
          <w:p w14:paraId="7B652E81" w14:textId="2EEF930F" w:rsidR="002F40B4" w:rsidRDefault="002F40B4">
            <w:pPr>
              <w:pStyle w:val="RdgTablewhiteheading"/>
            </w:pPr>
            <w:r>
              <w:t xml:space="preserve">Certified copies of </w:t>
            </w:r>
            <w:r w:rsidR="00E31FE1">
              <w:t xml:space="preserve">educational </w:t>
            </w:r>
            <w:r>
              <w:t>certificates</w:t>
            </w:r>
          </w:p>
        </w:tc>
      </w:tr>
      <w:tr w:rsidR="002F40B4" w14:paraId="155184FA" w14:textId="77777777">
        <w:tc>
          <w:tcPr>
            <w:tcW w:w="10433" w:type="dxa"/>
            <w:tcBorders>
              <w:top w:val="nil"/>
              <w:left w:val="nil"/>
              <w:bottom w:val="nil"/>
              <w:right w:val="nil"/>
            </w:tcBorders>
          </w:tcPr>
          <w:p w14:paraId="27E4F32B" w14:textId="77777777" w:rsidR="002F40B4" w:rsidRDefault="002F40B4">
            <w:pPr>
              <w:pStyle w:val="RdgTableitem"/>
              <w:rPr>
                <w:b/>
                <w:bCs/>
              </w:rPr>
            </w:pPr>
            <w:r>
              <w:rPr>
                <w:b/>
                <w:bCs/>
              </w:rPr>
              <w:t>Please also include English translation, if applicable.</w:t>
            </w:r>
          </w:p>
        </w:tc>
      </w:tr>
      <w:tr w:rsidR="002F40B4" w14:paraId="56893534" w14:textId="77777777">
        <w:tc>
          <w:tcPr>
            <w:tcW w:w="10433" w:type="dxa"/>
            <w:tcBorders>
              <w:top w:val="nil"/>
              <w:left w:val="nil"/>
              <w:bottom w:val="nil"/>
              <w:right w:val="nil"/>
            </w:tcBorders>
          </w:tcPr>
          <w:p w14:paraId="736721D1" w14:textId="76233ED2" w:rsidR="002F40B4" w:rsidRDefault="002F40B4">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Enclosed</w:t>
            </w:r>
          </w:p>
        </w:tc>
      </w:tr>
    </w:tbl>
    <w:p w14:paraId="68CAE37B" w14:textId="77777777" w:rsidR="002F40B4" w:rsidRDefault="002F40B4">
      <w:pPr>
        <w:pStyle w:val="RdgTabletitlegap"/>
      </w:pPr>
    </w:p>
    <w:p w14:paraId="4A85CC7C" w14:textId="77777777" w:rsidR="002F40B4" w:rsidRDefault="002F40B4">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5387"/>
      </w:tblGrid>
      <w:tr w:rsidR="002F40B4" w14:paraId="1FCD6A2C" w14:textId="77777777">
        <w:tc>
          <w:tcPr>
            <w:tcW w:w="10433" w:type="dxa"/>
            <w:tcBorders>
              <w:top w:val="single" w:sz="4" w:space="0" w:color="333333"/>
              <w:left w:val="single" w:sz="4" w:space="0" w:color="333333"/>
              <w:bottom w:val="nil"/>
              <w:right w:val="single" w:sz="4" w:space="0" w:color="333333"/>
            </w:tcBorders>
            <w:shd w:val="clear" w:color="auto" w:fill="333333"/>
          </w:tcPr>
          <w:p w14:paraId="0A0292FB" w14:textId="64742ADF" w:rsidR="002F40B4" w:rsidRDefault="00ED2521">
            <w:pPr>
              <w:pStyle w:val="RdgTablewhiteheading"/>
            </w:pPr>
            <w:r>
              <w:t xml:space="preserve">Full transcript of your educational qualifications, including </w:t>
            </w:r>
            <w:r w:rsidR="00AD3C45">
              <w:t xml:space="preserve">any </w:t>
            </w:r>
            <w:r>
              <w:t>uncompleted qualifications</w:t>
            </w:r>
          </w:p>
        </w:tc>
      </w:tr>
      <w:tr w:rsidR="002F40B4" w14:paraId="06061FF0" w14:textId="77777777">
        <w:tc>
          <w:tcPr>
            <w:tcW w:w="10433" w:type="dxa"/>
            <w:tcBorders>
              <w:top w:val="nil"/>
              <w:left w:val="nil"/>
              <w:bottom w:val="nil"/>
              <w:right w:val="nil"/>
            </w:tcBorders>
          </w:tcPr>
          <w:p w14:paraId="266EDC4C" w14:textId="77777777" w:rsidR="002F40B4" w:rsidRDefault="002F40B4">
            <w:pPr>
              <w:pStyle w:val="RdgTableitem"/>
              <w:rPr>
                <w:b/>
                <w:bCs/>
              </w:rPr>
            </w:pPr>
            <w:r>
              <w:rPr>
                <w:b/>
                <w:bCs/>
              </w:rPr>
              <w:t>Please also include English translation, if applicable.</w:t>
            </w:r>
          </w:p>
        </w:tc>
      </w:tr>
      <w:tr w:rsidR="002F40B4" w14:paraId="1423770E" w14:textId="77777777">
        <w:tc>
          <w:tcPr>
            <w:tcW w:w="10433" w:type="dxa"/>
            <w:tcBorders>
              <w:top w:val="nil"/>
              <w:left w:val="nil"/>
              <w:bottom w:val="nil"/>
              <w:right w:val="nil"/>
            </w:tcBorders>
          </w:tcPr>
          <w:p w14:paraId="3403E2E0" w14:textId="1895270C" w:rsidR="002F40B4" w:rsidRDefault="002F40B4">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Enclosed</w:t>
            </w:r>
          </w:p>
        </w:tc>
      </w:tr>
    </w:tbl>
    <w:p w14:paraId="2F9B1919" w14:textId="77777777" w:rsidR="002F40B4" w:rsidRDefault="002F40B4">
      <w:pPr>
        <w:pStyle w:val="RdgTabletitlegap"/>
      </w:pPr>
    </w:p>
    <w:p w14:paraId="1A0D0221" w14:textId="77777777" w:rsidR="002F40B4" w:rsidRDefault="002F40B4">
      <w:pPr>
        <w:pStyle w:val="RdgTabletitlegap"/>
      </w:pPr>
    </w:p>
    <w:p w14:paraId="00175E92" w14:textId="77777777" w:rsidR="002F40B4" w:rsidRDefault="002F40B4">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5387"/>
      </w:tblGrid>
      <w:tr w:rsidR="002F40B4" w14:paraId="0B2565A0" w14:textId="77777777">
        <w:tc>
          <w:tcPr>
            <w:tcW w:w="5387" w:type="dxa"/>
            <w:tcBorders>
              <w:top w:val="single" w:sz="4" w:space="0" w:color="333333"/>
              <w:left w:val="single" w:sz="4" w:space="0" w:color="333333"/>
              <w:bottom w:val="nil"/>
              <w:right w:val="single" w:sz="4" w:space="0" w:color="333333"/>
            </w:tcBorders>
            <w:shd w:val="clear" w:color="auto" w:fill="333333"/>
          </w:tcPr>
          <w:p w14:paraId="1B93AB75" w14:textId="77777777" w:rsidR="002F40B4" w:rsidRDefault="002F40B4">
            <w:pPr>
              <w:pStyle w:val="RdgTablewhiteheading"/>
            </w:pPr>
            <w:r>
              <w:t>Current curriculum vitae</w:t>
            </w:r>
          </w:p>
        </w:tc>
      </w:tr>
      <w:tr w:rsidR="002F40B4" w14:paraId="1FB32FE3" w14:textId="77777777">
        <w:tc>
          <w:tcPr>
            <w:tcW w:w="5387" w:type="dxa"/>
            <w:tcBorders>
              <w:top w:val="nil"/>
              <w:left w:val="nil"/>
              <w:bottom w:val="nil"/>
              <w:right w:val="nil"/>
            </w:tcBorders>
          </w:tcPr>
          <w:p w14:paraId="34B85C21" w14:textId="0DFB7F8A" w:rsidR="002F40B4" w:rsidRDefault="002F40B4">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Enclosed</w:t>
            </w:r>
          </w:p>
        </w:tc>
      </w:tr>
    </w:tbl>
    <w:p w14:paraId="3840DF66" w14:textId="77777777" w:rsidR="002F40B4" w:rsidRDefault="002F40B4">
      <w:pPr>
        <w:pStyle w:val="RdgTabletitlegap"/>
      </w:pPr>
    </w:p>
    <w:p w14:paraId="2BC70DEB" w14:textId="77777777" w:rsidR="002F40B4" w:rsidRDefault="002F40B4">
      <w:pPr>
        <w:pStyle w:val="RdgTabletitlegap"/>
      </w:pPr>
    </w:p>
    <w:tbl>
      <w:tblPr>
        <w:tblW w:w="53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00" w:firstRow="0" w:lastRow="0" w:firstColumn="0" w:lastColumn="0" w:noHBand="0" w:noVBand="0"/>
      </w:tblPr>
      <w:tblGrid>
        <w:gridCol w:w="2693"/>
        <w:gridCol w:w="2694"/>
      </w:tblGrid>
      <w:tr w:rsidR="002F40B4" w14:paraId="230201AA" w14:textId="77777777">
        <w:tc>
          <w:tcPr>
            <w:tcW w:w="5387" w:type="dxa"/>
            <w:gridSpan w:val="2"/>
            <w:tcBorders>
              <w:top w:val="single" w:sz="4" w:space="0" w:color="333333"/>
              <w:left w:val="single" w:sz="4" w:space="0" w:color="333333"/>
              <w:bottom w:val="nil"/>
              <w:right w:val="single" w:sz="4" w:space="0" w:color="333333"/>
            </w:tcBorders>
            <w:shd w:val="clear" w:color="auto" w:fill="333333"/>
          </w:tcPr>
          <w:p w14:paraId="0E6DBD40" w14:textId="7CE54715" w:rsidR="002F40B4" w:rsidRDefault="002F40B4">
            <w:pPr>
              <w:pStyle w:val="RdgTablewhiteheading"/>
            </w:pPr>
            <w:r>
              <w:t>Reference</w:t>
            </w:r>
          </w:p>
        </w:tc>
      </w:tr>
      <w:tr w:rsidR="002F40B4" w14:paraId="5C3C2B93" w14:textId="77777777">
        <w:tc>
          <w:tcPr>
            <w:tcW w:w="5387" w:type="dxa"/>
            <w:gridSpan w:val="2"/>
            <w:tcBorders>
              <w:top w:val="nil"/>
              <w:left w:val="nil"/>
              <w:bottom w:val="nil"/>
              <w:right w:val="nil"/>
            </w:tcBorders>
          </w:tcPr>
          <w:p w14:paraId="1F06A031" w14:textId="5260034B" w:rsidR="002F40B4" w:rsidRDefault="002F40B4">
            <w:pPr>
              <w:pStyle w:val="RdgTableitem"/>
            </w:pPr>
            <w:r>
              <w:fldChar w:fldCharType="begin">
                <w:ffData>
                  <w:name w:val="Check5"/>
                  <w:enabled/>
                  <w:calcOnExit w:val="0"/>
                  <w:checkBox>
                    <w:sizeAuto/>
                    <w:default w:val="0"/>
                    <w:checked w:val="0"/>
                  </w:checkBox>
                </w:ffData>
              </w:fldChar>
            </w:r>
            <w:r>
              <w:instrText xml:space="preserve"> FORMCHECKBOX </w:instrText>
            </w:r>
            <w:r>
              <w:fldChar w:fldCharType="separate"/>
            </w:r>
            <w:r>
              <w:fldChar w:fldCharType="end"/>
            </w:r>
            <w:r>
              <w:t xml:space="preserve">  Enclosed</w:t>
            </w:r>
          </w:p>
        </w:tc>
      </w:tr>
      <w:tr w:rsidR="002F40B4" w14:paraId="31DFCCCD" w14:textId="77777777">
        <w:tc>
          <w:tcPr>
            <w:tcW w:w="2693" w:type="dxa"/>
            <w:tcBorders>
              <w:top w:val="nil"/>
              <w:left w:val="nil"/>
              <w:bottom w:val="nil"/>
              <w:right w:val="single" w:sz="4" w:space="0" w:color="auto"/>
            </w:tcBorders>
          </w:tcPr>
          <w:p w14:paraId="0B6093F3" w14:textId="77777777" w:rsidR="002F40B4" w:rsidRDefault="002F40B4">
            <w:pPr>
              <w:pStyle w:val="RdgTableitem"/>
            </w:pPr>
            <w:r>
              <w:t>Or will be sent by (dd/mm/yyyy)</w:t>
            </w:r>
          </w:p>
        </w:tc>
        <w:tc>
          <w:tcPr>
            <w:tcW w:w="2694" w:type="dxa"/>
            <w:tcBorders>
              <w:top w:val="single" w:sz="4" w:space="0" w:color="auto"/>
              <w:left w:val="single" w:sz="4" w:space="0" w:color="auto"/>
              <w:bottom w:val="single" w:sz="4" w:space="0" w:color="auto"/>
              <w:right w:val="single" w:sz="4" w:space="0" w:color="auto"/>
            </w:tcBorders>
          </w:tcPr>
          <w:p w14:paraId="13189A30" w14:textId="77777777" w:rsidR="002F40B4" w:rsidRDefault="002F40B4">
            <w:pPr>
              <w:pStyle w:val="Formresponse"/>
            </w:pPr>
            <w:r>
              <w:fldChar w:fldCharType="begin">
                <w:ffData>
                  <w:name w:val=""/>
                  <w:enabled/>
                  <w:calcOnExit w:val="0"/>
                  <w:textInput>
                    <w:default w:val="                                          "/>
                  </w:textInput>
                </w:ffData>
              </w:fldChar>
            </w:r>
            <w:r>
              <w:instrText xml:space="preserve"> FORMTEXT </w:instrText>
            </w:r>
            <w:r>
              <w:fldChar w:fldCharType="separate"/>
            </w:r>
            <w:r>
              <w:rPr>
                <w:noProof/>
              </w:rPr>
              <w:t xml:space="preserve">                                          </w:t>
            </w:r>
            <w:r>
              <w:fldChar w:fldCharType="end"/>
            </w:r>
          </w:p>
        </w:tc>
      </w:tr>
    </w:tbl>
    <w:p w14:paraId="71C09223" w14:textId="77777777" w:rsidR="002F40B4" w:rsidRDefault="002F40B4">
      <w:pPr>
        <w:pStyle w:val="RdgTabletitlegap"/>
      </w:pPr>
    </w:p>
    <w:p w14:paraId="03B3355D" w14:textId="77777777" w:rsidR="002F40B4" w:rsidRDefault="002F40B4">
      <w:pPr>
        <w:pStyle w:val="RdgTabletitlegap"/>
      </w:pPr>
    </w:p>
    <w:p w14:paraId="1573B8A6" w14:textId="77777777" w:rsidR="002F40B4" w:rsidRDefault="002F40B4">
      <w:pPr>
        <w:pStyle w:val="RdgTabletitlegap"/>
      </w:pPr>
    </w:p>
    <w:sectPr w:rsidR="002F40B4">
      <w:footerReference w:type="default" r:id="rId16"/>
      <w:headerReference w:type="first" r:id="rId17"/>
      <w:footerReference w:type="first" r:id="rId18"/>
      <w:pgSz w:w="11899" w:h="16838" w:code="9"/>
      <w:pgMar w:top="737" w:right="697" w:bottom="1134" w:left="737" w:header="737" w:footer="567" w:gutter="0"/>
      <w:cols w:space="567" w:equalWidth="0">
        <w:col w:w="10465"/>
      </w:cols>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DF49EB" w14:textId="77777777" w:rsidR="00190EAB" w:rsidRDefault="00190EAB">
      <w:r>
        <w:separator/>
      </w:r>
    </w:p>
  </w:endnote>
  <w:endnote w:type="continuationSeparator" w:id="0">
    <w:p w14:paraId="2374E7C0" w14:textId="77777777" w:rsidR="00190EAB" w:rsidRDefault="00190EAB">
      <w:r>
        <w:continuationSeparator/>
      </w:r>
    </w:p>
  </w:endnote>
  <w:endnote w:type="continuationNotice" w:id="1">
    <w:p w14:paraId="24E8B7C3" w14:textId="77777777" w:rsidR="00190EAB" w:rsidRDefault="00190EA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Rdg Swift">
    <w:altName w:val="Bodoni MT"/>
    <w:charset w:val="00"/>
    <w:family w:val="auto"/>
    <w:pitch w:val="variable"/>
    <w:sig w:usb0="A00000EF" w:usb1="4000204A" w:usb2="00000000" w:usb3="00000000" w:csb0="0000009B" w:csb1="00000000"/>
  </w:font>
  <w:font w:name="Rdg Vesta">
    <w:altName w:val="Times New Roman"/>
    <w:charset w:val="00"/>
    <w:family w:val="auto"/>
    <w:pitch w:val="variable"/>
    <w:sig w:usb0="A00000EF" w:usb1="4000204A" w:usb2="00000000" w:usb3="00000000" w:csb0="0000009B" w:csb1="00000000"/>
    <w:embedRegular r:id="rId1" w:fontKey="{D51B2646-466B-4B27-A4C6-F137E3948FB3}"/>
    <w:embedBold r:id="rId2" w:fontKey="{74454A46-B2F8-4BF0-A9BB-F831C9AD1D8A}"/>
    <w:embedItalic r:id="rId3" w:fontKey="{E23BD112-CEBB-4235-848C-FF4ED9B18181}"/>
  </w:font>
  <w:font w:name="Calibri Light">
    <w:panose1 w:val="020F0302020204030204"/>
    <w:charset w:val="00"/>
    <w:family w:val="swiss"/>
    <w:pitch w:val="variable"/>
    <w:sig w:usb0="E4002EFF" w:usb1="C000247B" w:usb2="00000009" w:usb3="00000000" w:csb0="000001FF" w:csb1="00000000"/>
    <w:embedRegular r:id="rId4" w:fontKey="{F6B05CCC-3D27-42DC-B346-D5EF2A2F3A25}"/>
  </w:font>
  <w:font w:name="Calibri">
    <w:panose1 w:val="020F0502020204030204"/>
    <w:charset w:val="00"/>
    <w:family w:val="swiss"/>
    <w:pitch w:val="variable"/>
    <w:sig w:usb0="E4002EFF" w:usb1="C000247B" w:usb2="00000009" w:usb3="00000000" w:csb0="000001FF" w:csb1="00000000"/>
    <w:embedRegular r:id="rId5" w:fontKey="{4DBB2C89-E25B-4B5A-9640-236C7D661AE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D44C21" w14:textId="11228F0B" w:rsidR="00D94F69" w:rsidRDefault="00D94F69">
    <w:pPr>
      <w:pStyle w:val="Footer"/>
    </w:pPr>
    <w:r>
      <w:t>Application for a</w:t>
    </w:r>
    <w:r w:rsidR="002E0C45">
      <w:t xml:space="preserve">dmission _ </w:t>
    </w:r>
    <w:r w:rsidR="009633AE">
      <w:t>Higher Certificate in Management Practice</w:t>
    </w:r>
    <w:r w:rsidR="002E0C45">
      <w:t xml:space="preserve"> </w:t>
    </w:r>
    <w:r>
      <w:rPr>
        <w:b/>
        <w:bCs/>
      </w:rPr>
      <w:t xml:space="preserve">Page </w:t>
    </w:r>
    <w:r>
      <w:rPr>
        <w:rStyle w:val="PageNumber"/>
        <w:b/>
        <w:bCs/>
      </w:rPr>
      <w:fldChar w:fldCharType="begin"/>
    </w:r>
    <w:r>
      <w:rPr>
        <w:rStyle w:val="PageNumber"/>
        <w:b/>
        <w:bCs/>
      </w:rPr>
      <w:instrText xml:space="preserve">PAGE  </w:instrText>
    </w:r>
    <w:r>
      <w:rPr>
        <w:rStyle w:val="PageNumber"/>
        <w:b/>
        <w:bCs/>
      </w:rPr>
      <w:fldChar w:fldCharType="separate"/>
    </w:r>
    <w:r w:rsidR="00333DC0">
      <w:rPr>
        <w:rStyle w:val="PageNumber"/>
        <w:b/>
        <w:bCs/>
        <w:noProof/>
      </w:rPr>
      <w:t>2</w:t>
    </w:r>
    <w:r>
      <w:rPr>
        <w:rStyle w:val="PageNumbe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8FE60" w14:textId="14E41753" w:rsidR="00D94F69" w:rsidRDefault="003D4E28">
    <w:pPr>
      <w:pStyle w:val="Footer"/>
    </w:pPr>
    <w:r>
      <w:t xml:space="preserve">Application for admission _ </w:t>
    </w:r>
    <w:r w:rsidR="009633AE">
      <w:t>Higher Certificate in Management Practice</w:t>
    </w:r>
    <w:r w:rsidR="00D94F69">
      <w:t xml:space="preserve"> </w:t>
    </w:r>
    <w:r w:rsidR="00D94F69">
      <w:rPr>
        <w:b/>
        <w:bCs/>
      </w:rPr>
      <w:t xml:space="preserve">Page </w:t>
    </w:r>
    <w:r w:rsidR="00D94F69">
      <w:rPr>
        <w:rStyle w:val="PageNumber"/>
        <w:b/>
        <w:bCs/>
      </w:rPr>
      <w:fldChar w:fldCharType="begin"/>
    </w:r>
    <w:r w:rsidR="00D94F69">
      <w:rPr>
        <w:rStyle w:val="PageNumber"/>
        <w:b/>
        <w:bCs/>
      </w:rPr>
      <w:instrText xml:space="preserve">PAGE  </w:instrText>
    </w:r>
    <w:r w:rsidR="00D94F69">
      <w:rPr>
        <w:rStyle w:val="PageNumber"/>
        <w:b/>
        <w:bCs/>
      </w:rPr>
      <w:fldChar w:fldCharType="separate"/>
    </w:r>
    <w:r w:rsidR="00333DC0">
      <w:rPr>
        <w:rStyle w:val="PageNumber"/>
        <w:b/>
        <w:bCs/>
        <w:noProof/>
      </w:rPr>
      <w:t>1</w:t>
    </w:r>
    <w:r w:rsidR="00D94F69">
      <w:rPr>
        <w:rStyle w:val="PageNumbe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C1EF3" w14:textId="77777777" w:rsidR="00D94F69" w:rsidRDefault="00D94F69">
    <w:pPr>
      <w:pStyle w:val="Footer"/>
    </w:pPr>
    <w:r>
      <w:t xml:space="preserve">HESA statistical monitoring </w:t>
    </w:r>
    <w:proofErr w:type="gramStart"/>
    <w:r>
      <w:t>form  |</w:t>
    </w:r>
    <w:proofErr w:type="gramEnd"/>
    <w:r>
      <w:t xml:space="preserve">  The Henley MBA   </w:t>
    </w:r>
    <w:r>
      <w:rPr>
        <w:b/>
        <w:bCs/>
      </w:rPr>
      <w:t xml:space="preserve">Page </w:t>
    </w:r>
    <w:r>
      <w:rPr>
        <w:rStyle w:val="PageNumber"/>
        <w:b/>
        <w:bCs/>
      </w:rPr>
      <w:fldChar w:fldCharType="begin"/>
    </w:r>
    <w:r>
      <w:rPr>
        <w:rStyle w:val="PageNumber"/>
        <w:b/>
        <w:bCs/>
      </w:rPr>
      <w:instrText xml:space="preserve">PAGE  </w:instrText>
    </w:r>
    <w:r>
      <w:rPr>
        <w:rStyle w:val="PageNumber"/>
        <w:b/>
        <w:bCs/>
      </w:rPr>
      <w:fldChar w:fldCharType="separate"/>
    </w:r>
    <w:r w:rsidR="009747C2">
      <w:rPr>
        <w:rStyle w:val="PageNumber"/>
        <w:b/>
        <w:bCs/>
        <w:noProof/>
      </w:rPr>
      <w:t>9</w:t>
    </w:r>
    <w:r>
      <w:rPr>
        <w:rStyle w:val="PageNumber"/>
        <w:b/>
        <w:bC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E5F47D" w14:textId="77777777" w:rsidR="00D94F69" w:rsidRDefault="00D94F69">
    <w:pPr>
      <w:pStyle w:val="Footer"/>
    </w:pPr>
    <w:proofErr w:type="gramStart"/>
    <w:r>
      <w:t>Checklist  |</w:t>
    </w:r>
    <w:proofErr w:type="gramEnd"/>
    <w:r>
      <w:t xml:space="preserve">   </w:t>
    </w:r>
    <w:r>
      <w:rPr>
        <w:b/>
        <w:bCs/>
      </w:rPr>
      <w:t xml:space="preserve">Page </w:t>
    </w:r>
    <w:r>
      <w:rPr>
        <w:rStyle w:val="PageNumber"/>
        <w:b/>
        <w:bCs/>
      </w:rPr>
      <w:fldChar w:fldCharType="begin"/>
    </w:r>
    <w:r>
      <w:rPr>
        <w:rStyle w:val="PageNumber"/>
        <w:b/>
        <w:bCs/>
      </w:rPr>
      <w:instrText xml:space="preserve">PAGE  </w:instrText>
    </w:r>
    <w:r>
      <w:rPr>
        <w:rStyle w:val="PageNumber"/>
        <w:b/>
        <w:bCs/>
      </w:rPr>
      <w:fldChar w:fldCharType="separate"/>
    </w:r>
    <w:r w:rsidR="00333DC0">
      <w:rPr>
        <w:rStyle w:val="PageNumber"/>
        <w:b/>
        <w:bCs/>
        <w:noProof/>
      </w:rPr>
      <w:t>8</w:t>
    </w:r>
    <w:r>
      <w:rPr>
        <w:rStyle w:val="PageNumbe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5D4A56" w14:textId="77777777" w:rsidR="00190EAB" w:rsidRDefault="00190EAB">
      <w:r>
        <w:separator/>
      </w:r>
    </w:p>
  </w:footnote>
  <w:footnote w:type="continuationSeparator" w:id="0">
    <w:p w14:paraId="159D6041" w14:textId="77777777" w:rsidR="00190EAB" w:rsidRDefault="00190EAB">
      <w:r>
        <w:continuationSeparator/>
      </w:r>
    </w:p>
  </w:footnote>
  <w:footnote w:type="continuationNotice" w:id="1">
    <w:p w14:paraId="122271DD" w14:textId="77777777" w:rsidR="00190EAB" w:rsidRDefault="00190EA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907F28" w14:textId="77777777" w:rsidR="00D94F69" w:rsidRDefault="00D94F69" w:rsidP="003868BD">
    <w:pPr>
      <w:pStyle w:val="Header"/>
      <w:jc w:val="right"/>
    </w:pPr>
    <w:r>
      <w:t xml:space="preserve"> </w:t>
    </w:r>
  </w:p>
  <w:p w14:paraId="7E6B0721" w14:textId="1E97A429" w:rsidR="00A254C1" w:rsidRDefault="00590EA9" w:rsidP="003868BD">
    <w:pPr>
      <w:pStyle w:val="Header"/>
      <w:jc w:val="right"/>
    </w:pPr>
    <w:r w:rsidRPr="00903858">
      <w:rPr>
        <w:noProof/>
        <w:lang w:val="en-US"/>
      </w:rPr>
      <w:drawing>
        <wp:inline distT="0" distB="0" distL="0" distR="0" wp14:anchorId="3498E9F3" wp14:editId="1B6220F9">
          <wp:extent cx="2304415" cy="7823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04415" cy="78232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4C458" w14:textId="575B4C05" w:rsidR="00D94F69" w:rsidRPr="003868BD" w:rsidRDefault="00590EA9" w:rsidP="00E43DBC">
    <w:pPr>
      <w:pStyle w:val="Header"/>
      <w:jc w:val="right"/>
    </w:pPr>
    <w:r>
      <w:rPr>
        <w:noProof/>
        <w:lang w:eastAsia="en-GB"/>
      </w:rPr>
      <w:drawing>
        <wp:inline distT="0" distB="0" distL="0" distR="0" wp14:anchorId="6953D1D0" wp14:editId="276B384B">
          <wp:extent cx="1976755" cy="8667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1976755" cy="8667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889083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9055B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B12BA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0A2479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FC01AB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87A20A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1F61DC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E8403C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D6A9A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8D494D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277135"/>
    <w:multiLevelType w:val="hybridMultilevel"/>
    <w:tmpl w:val="A0EC0B02"/>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Arial"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0E66FD0"/>
    <w:multiLevelType w:val="hybridMultilevel"/>
    <w:tmpl w:val="B5724D3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A9A7DEA"/>
    <w:multiLevelType w:val="multilevel"/>
    <w:tmpl w:val="D8C8EE62"/>
    <w:lvl w:ilvl="0">
      <w:start w:val="1"/>
      <w:numFmt w:val="bullet"/>
      <w:lvlText w:val=""/>
      <w:lvlJc w:val="left"/>
      <w:pPr>
        <w:tabs>
          <w:tab w:val="num" w:pos="284"/>
        </w:tabs>
        <w:ind w:left="284" w:hanging="284"/>
      </w:pPr>
      <w:rPr>
        <w:rFonts w:ascii="Symbol" w:hAnsi="Symbol" w:hint="default"/>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B837FFE"/>
    <w:multiLevelType w:val="multilevel"/>
    <w:tmpl w:val="B5724D36"/>
    <w:lvl w:ilvl="0">
      <w:start w:val="1"/>
      <w:numFmt w:val="bullet"/>
      <w:lvlText w:val=""/>
      <w:lvlJc w:val="left"/>
      <w:pPr>
        <w:tabs>
          <w:tab w:val="num" w:pos="720"/>
        </w:tabs>
        <w:ind w:left="720" w:hanging="360"/>
      </w:pPr>
      <w:rPr>
        <w:rFonts w:ascii="Symbol" w:hAnsi="Symbol"/>
        <w:sz w:val="22"/>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5E97A8A"/>
    <w:multiLevelType w:val="multilevel"/>
    <w:tmpl w:val="C0D8CE60"/>
    <w:lvl w:ilvl="0">
      <w:start w:val="11"/>
      <w:numFmt w:val="decimal"/>
      <w:lvlText w:val="%1"/>
      <w:lvlJc w:val="left"/>
      <w:pPr>
        <w:tabs>
          <w:tab w:val="num" w:pos="480"/>
        </w:tabs>
        <w:ind w:left="480" w:hanging="480"/>
      </w:pPr>
      <w:rPr>
        <w:rFonts w:hint="default"/>
        <w:b/>
      </w:rPr>
    </w:lvl>
    <w:lvl w:ilvl="1">
      <w:start w:val="1"/>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720"/>
        </w:tabs>
        <w:ind w:left="720" w:hanging="72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080"/>
        </w:tabs>
        <w:ind w:left="1080" w:hanging="108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5" w15:restartNumberingAfterBreak="0">
    <w:nsid w:val="38DE57B7"/>
    <w:multiLevelType w:val="multilevel"/>
    <w:tmpl w:val="8FD2DEA4"/>
    <w:lvl w:ilvl="0">
      <w:start w:val="3"/>
      <w:numFmt w:val="decimal"/>
      <w:lvlText w:val="%1"/>
      <w:lvlJc w:val="left"/>
      <w:pPr>
        <w:tabs>
          <w:tab w:val="num" w:pos="375"/>
        </w:tabs>
        <w:ind w:left="375" w:hanging="375"/>
      </w:pPr>
      <w:rPr>
        <w:rFonts w:hint="default"/>
      </w:rPr>
    </w:lvl>
    <w:lvl w:ilvl="1">
      <w:start w:val="4"/>
      <w:numFmt w:val="decimal"/>
      <w:lvlText w:val="%1.%2"/>
      <w:lvlJc w:val="left"/>
      <w:pPr>
        <w:tabs>
          <w:tab w:val="num" w:pos="375"/>
        </w:tabs>
        <w:ind w:left="375" w:hanging="37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43AA1964"/>
    <w:multiLevelType w:val="multilevel"/>
    <w:tmpl w:val="B5724D36"/>
    <w:lvl w:ilvl="0">
      <w:start w:val="1"/>
      <w:numFmt w:val="bullet"/>
      <w:lvlText w:val=""/>
      <w:lvlJc w:val="left"/>
      <w:pPr>
        <w:tabs>
          <w:tab w:val="num" w:pos="720"/>
        </w:tabs>
        <w:ind w:left="720" w:hanging="360"/>
      </w:pPr>
      <w:rPr>
        <w:rFonts w:ascii="Symbol" w:hAnsi="Symbol"/>
        <w:sz w:val="22"/>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4F7037C"/>
    <w:multiLevelType w:val="multilevel"/>
    <w:tmpl w:val="3FF62C0E"/>
    <w:lvl w:ilvl="0">
      <w:start w:val="1"/>
      <w:numFmt w:val="bullet"/>
      <w:lvlText w:val=""/>
      <w:lvlJc w:val="left"/>
      <w:pPr>
        <w:tabs>
          <w:tab w:val="num" w:pos="170"/>
        </w:tabs>
        <w:ind w:left="170" w:hanging="170"/>
      </w:pPr>
      <w:rPr>
        <w:rFonts w:ascii="Symbol" w:hAnsi="Symbol" w:hint="default"/>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D65723B"/>
    <w:multiLevelType w:val="multilevel"/>
    <w:tmpl w:val="5FBC26FA"/>
    <w:lvl w:ilvl="0">
      <w:start w:val="1"/>
      <w:numFmt w:val="bullet"/>
      <w:lvlText w:val=""/>
      <w:lvlJc w:val="left"/>
      <w:pPr>
        <w:tabs>
          <w:tab w:val="num" w:pos="284"/>
        </w:tabs>
        <w:ind w:left="284" w:hanging="284"/>
      </w:pPr>
      <w:rPr>
        <w:rFonts w:ascii="Symbol" w:hAnsi="Symbol" w:hint="default"/>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3DF5076"/>
    <w:multiLevelType w:val="multilevel"/>
    <w:tmpl w:val="EA66F410"/>
    <w:lvl w:ilvl="0">
      <w:start w:val="1"/>
      <w:numFmt w:val="bullet"/>
      <w:lvlText w:val=""/>
      <w:lvlJc w:val="left"/>
      <w:pPr>
        <w:tabs>
          <w:tab w:val="num" w:pos="284"/>
        </w:tabs>
        <w:ind w:left="284" w:hanging="284"/>
      </w:pPr>
      <w:rPr>
        <w:rFonts w:ascii="Rdg Swift" w:hAnsi="Rdg Swift" w:hint="default"/>
      </w:rPr>
    </w:lvl>
    <w:lvl w:ilvl="1">
      <w:start w:val="1"/>
      <w:numFmt w:val="bullet"/>
      <w:lvlText w:val="o"/>
      <w:lvlJc w:val="left"/>
      <w:pPr>
        <w:tabs>
          <w:tab w:val="num" w:pos="1440"/>
        </w:tabs>
        <w:ind w:left="1440" w:hanging="360"/>
      </w:pPr>
      <w:rPr>
        <w:rFonts w:ascii="Courier New" w:hAnsi="Courier New" w:cs="Aria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42255C5"/>
    <w:multiLevelType w:val="hybridMultilevel"/>
    <w:tmpl w:val="07D6F804"/>
    <w:lvl w:ilvl="0" w:tplc="8B9C5DD4">
      <w:start w:val="2"/>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A412E66"/>
    <w:multiLevelType w:val="hybridMultilevel"/>
    <w:tmpl w:val="6C2EB2C2"/>
    <w:lvl w:ilvl="0" w:tplc="BFE2BA80">
      <w:start w:val="1"/>
      <w:numFmt w:val="bullet"/>
      <w:lvlText w:val=""/>
      <w:lvlJc w:val="left"/>
      <w:pPr>
        <w:tabs>
          <w:tab w:val="num" w:pos="284"/>
        </w:tabs>
        <w:ind w:left="284" w:hanging="284"/>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EE929FD"/>
    <w:multiLevelType w:val="multilevel"/>
    <w:tmpl w:val="F6500988"/>
    <w:lvl w:ilvl="0">
      <w:start w:val="5"/>
      <w:numFmt w:val="decimal"/>
      <w:lvlText w:val="%1"/>
      <w:lvlJc w:val="left"/>
      <w:pPr>
        <w:tabs>
          <w:tab w:val="num" w:pos="480"/>
        </w:tabs>
        <w:ind w:left="480" w:hanging="480"/>
      </w:pPr>
      <w:rPr>
        <w:rFonts w:hint="default"/>
        <w:b/>
      </w:rPr>
    </w:lvl>
    <w:lvl w:ilvl="1">
      <w:start w:val="10"/>
      <w:numFmt w:val="decimal"/>
      <w:lvlText w:val="%1.%2"/>
      <w:lvlJc w:val="left"/>
      <w:pPr>
        <w:tabs>
          <w:tab w:val="num" w:pos="480"/>
        </w:tabs>
        <w:ind w:left="480" w:hanging="48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720"/>
        </w:tabs>
        <w:ind w:left="720" w:hanging="72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080"/>
        </w:tabs>
        <w:ind w:left="1080" w:hanging="108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3" w15:restartNumberingAfterBreak="0">
    <w:nsid w:val="71146894"/>
    <w:multiLevelType w:val="hybridMultilevel"/>
    <w:tmpl w:val="6DA4A64E"/>
    <w:lvl w:ilvl="0" w:tplc="D7BCE2E0">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74E12D9A"/>
    <w:multiLevelType w:val="hybridMultilevel"/>
    <w:tmpl w:val="BF221C5E"/>
    <w:lvl w:ilvl="0" w:tplc="A7A02248">
      <w:start w:val="1"/>
      <w:numFmt w:val="bullet"/>
      <w:lvlText w:val=""/>
      <w:lvlJc w:val="left"/>
      <w:pPr>
        <w:tabs>
          <w:tab w:val="num" w:pos="284"/>
        </w:tabs>
        <w:ind w:left="284" w:hanging="284"/>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Arial"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2039114321">
    <w:abstractNumId w:val="11"/>
  </w:num>
  <w:num w:numId="2" w16cid:durableId="339432990">
    <w:abstractNumId w:val="16"/>
  </w:num>
  <w:num w:numId="3" w16cid:durableId="508833655">
    <w:abstractNumId w:val="13"/>
  </w:num>
  <w:num w:numId="4" w16cid:durableId="64649703">
    <w:abstractNumId w:val="9"/>
  </w:num>
  <w:num w:numId="5" w16cid:durableId="300160308">
    <w:abstractNumId w:val="7"/>
  </w:num>
  <w:num w:numId="6" w16cid:durableId="638462735">
    <w:abstractNumId w:val="6"/>
  </w:num>
  <w:num w:numId="7" w16cid:durableId="2090157127">
    <w:abstractNumId w:val="5"/>
  </w:num>
  <w:num w:numId="8" w16cid:durableId="256526436">
    <w:abstractNumId w:val="4"/>
  </w:num>
  <w:num w:numId="9" w16cid:durableId="1712458644">
    <w:abstractNumId w:val="8"/>
  </w:num>
  <w:num w:numId="10" w16cid:durableId="698698962">
    <w:abstractNumId w:val="3"/>
  </w:num>
  <w:num w:numId="11" w16cid:durableId="1387755268">
    <w:abstractNumId w:val="2"/>
  </w:num>
  <w:num w:numId="12" w16cid:durableId="2125612863">
    <w:abstractNumId w:val="1"/>
  </w:num>
  <w:num w:numId="13" w16cid:durableId="1308238769">
    <w:abstractNumId w:val="0"/>
  </w:num>
  <w:num w:numId="14" w16cid:durableId="362679187">
    <w:abstractNumId w:val="10"/>
  </w:num>
  <w:num w:numId="15" w16cid:durableId="439692274">
    <w:abstractNumId w:val="24"/>
  </w:num>
  <w:num w:numId="16" w16cid:durableId="1834836436">
    <w:abstractNumId w:val="17"/>
  </w:num>
  <w:num w:numId="17" w16cid:durableId="1291783638">
    <w:abstractNumId w:val="18"/>
  </w:num>
  <w:num w:numId="18" w16cid:durableId="1540049240">
    <w:abstractNumId w:val="19"/>
  </w:num>
  <w:num w:numId="19" w16cid:durableId="471141913">
    <w:abstractNumId w:val="12"/>
  </w:num>
  <w:num w:numId="20" w16cid:durableId="316960694">
    <w:abstractNumId w:val="21"/>
  </w:num>
  <w:num w:numId="21" w16cid:durableId="956761356">
    <w:abstractNumId w:val="15"/>
  </w:num>
  <w:num w:numId="22" w16cid:durableId="1160270465">
    <w:abstractNumId w:val="22"/>
  </w:num>
  <w:num w:numId="23" w16cid:durableId="1677223964">
    <w:abstractNumId w:val="23"/>
  </w:num>
  <w:num w:numId="24" w16cid:durableId="46497699">
    <w:abstractNumId w:val="20"/>
  </w:num>
  <w:num w:numId="25" w16cid:durableId="151037186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attachedTemplate r:id="rId1"/>
  <w:documentProtection w:edit="forms" w:enforcement="1" w:cryptProviderType="rsaAES" w:cryptAlgorithmClass="hash" w:cryptAlgorithmType="typeAny" w:cryptAlgorithmSid="14" w:cryptSpinCount="100000" w:hash="7UuYpLv2nqYhB3KXebFDMFuWnFP0rqLa8ZGMMk3Y2w4wnH123XN3OlkJ5XpWbbO/W4IXMKLZTSjJaraakBwVYQ==" w:salt="EyXIqcnNPtxyYTStl6U0xg=="/>
  <w:styleLockTheme/>
  <w:styleLockQFSet/>
  <w:defaultTabStop w:val="720"/>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66F8"/>
    <w:rsid w:val="00006F42"/>
    <w:rsid w:val="000076AE"/>
    <w:rsid w:val="000108DE"/>
    <w:rsid w:val="0003175F"/>
    <w:rsid w:val="000326E2"/>
    <w:rsid w:val="00034F30"/>
    <w:rsid w:val="00042E86"/>
    <w:rsid w:val="0005209A"/>
    <w:rsid w:val="000560E0"/>
    <w:rsid w:val="0006079F"/>
    <w:rsid w:val="00076FAF"/>
    <w:rsid w:val="0008384B"/>
    <w:rsid w:val="00086BAA"/>
    <w:rsid w:val="000A25FE"/>
    <w:rsid w:val="000A6EE7"/>
    <w:rsid w:val="000B24E5"/>
    <w:rsid w:val="000B4041"/>
    <w:rsid w:val="000C56C4"/>
    <w:rsid w:val="000C5D87"/>
    <w:rsid w:val="000D16DD"/>
    <w:rsid w:val="000D5477"/>
    <w:rsid w:val="000E78E5"/>
    <w:rsid w:val="001048DE"/>
    <w:rsid w:val="001049E6"/>
    <w:rsid w:val="001053AC"/>
    <w:rsid w:val="001053FD"/>
    <w:rsid w:val="00105452"/>
    <w:rsid w:val="00105F71"/>
    <w:rsid w:val="001074BD"/>
    <w:rsid w:val="00124365"/>
    <w:rsid w:val="00130105"/>
    <w:rsid w:val="00134CC2"/>
    <w:rsid w:val="00135AA6"/>
    <w:rsid w:val="00140676"/>
    <w:rsid w:val="00142101"/>
    <w:rsid w:val="00144ADD"/>
    <w:rsid w:val="00144DD6"/>
    <w:rsid w:val="00145329"/>
    <w:rsid w:val="001512BD"/>
    <w:rsid w:val="001535F0"/>
    <w:rsid w:val="00156A8C"/>
    <w:rsid w:val="0017367E"/>
    <w:rsid w:val="00173872"/>
    <w:rsid w:val="00186C31"/>
    <w:rsid w:val="001900D1"/>
    <w:rsid w:val="00190EAB"/>
    <w:rsid w:val="001947AD"/>
    <w:rsid w:val="001A4A23"/>
    <w:rsid w:val="001B2D78"/>
    <w:rsid w:val="001B3191"/>
    <w:rsid w:val="001B6FBD"/>
    <w:rsid w:val="001C0DFA"/>
    <w:rsid w:val="001D2D47"/>
    <w:rsid w:val="001F4050"/>
    <w:rsid w:val="001F7138"/>
    <w:rsid w:val="001F7334"/>
    <w:rsid w:val="00201EF9"/>
    <w:rsid w:val="00202430"/>
    <w:rsid w:val="002031FD"/>
    <w:rsid w:val="002077EA"/>
    <w:rsid w:val="0021477B"/>
    <w:rsid w:val="00215E9E"/>
    <w:rsid w:val="002249FA"/>
    <w:rsid w:val="00225F30"/>
    <w:rsid w:val="002304AB"/>
    <w:rsid w:val="002314EF"/>
    <w:rsid w:val="00233465"/>
    <w:rsid w:val="00237408"/>
    <w:rsid w:val="00237EE8"/>
    <w:rsid w:val="00240972"/>
    <w:rsid w:val="002638FD"/>
    <w:rsid w:val="00267307"/>
    <w:rsid w:val="00286C54"/>
    <w:rsid w:val="002963E2"/>
    <w:rsid w:val="002A2234"/>
    <w:rsid w:val="002B4720"/>
    <w:rsid w:val="002B7868"/>
    <w:rsid w:val="002C3F14"/>
    <w:rsid w:val="002D3F44"/>
    <w:rsid w:val="002E0C45"/>
    <w:rsid w:val="002E5586"/>
    <w:rsid w:val="002F40B4"/>
    <w:rsid w:val="002F4FDE"/>
    <w:rsid w:val="002F5156"/>
    <w:rsid w:val="003019A3"/>
    <w:rsid w:val="00301F84"/>
    <w:rsid w:val="00310BD2"/>
    <w:rsid w:val="0031734E"/>
    <w:rsid w:val="00322C9E"/>
    <w:rsid w:val="00324D45"/>
    <w:rsid w:val="00324EB8"/>
    <w:rsid w:val="00333DC0"/>
    <w:rsid w:val="003352DC"/>
    <w:rsid w:val="00337B8B"/>
    <w:rsid w:val="003722A4"/>
    <w:rsid w:val="003738BE"/>
    <w:rsid w:val="00380F49"/>
    <w:rsid w:val="00382951"/>
    <w:rsid w:val="00383179"/>
    <w:rsid w:val="00383E48"/>
    <w:rsid w:val="00384A89"/>
    <w:rsid w:val="003868BD"/>
    <w:rsid w:val="00391480"/>
    <w:rsid w:val="00393950"/>
    <w:rsid w:val="00395367"/>
    <w:rsid w:val="003A3D6E"/>
    <w:rsid w:val="003A4CA1"/>
    <w:rsid w:val="003A7792"/>
    <w:rsid w:val="003B59BB"/>
    <w:rsid w:val="003C0FA8"/>
    <w:rsid w:val="003C1F20"/>
    <w:rsid w:val="003C3466"/>
    <w:rsid w:val="003D0C0B"/>
    <w:rsid w:val="003D2A90"/>
    <w:rsid w:val="003D4E28"/>
    <w:rsid w:val="003F2F76"/>
    <w:rsid w:val="003F40E0"/>
    <w:rsid w:val="004011E3"/>
    <w:rsid w:val="00413FB9"/>
    <w:rsid w:val="004174FE"/>
    <w:rsid w:val="00421764"/>
    <w:rsid w:val="004366F8"/>
    <w:rsid w:val="004428FA"/>
    <w:rsid w:val="00450399"/>
    <w:rsid w:val="00451053"/>
    <w:rsid w:val="00451440"/>
    <w:rsid w:val="00453160"/>
    <w:rsid w:val="00455D03"/>
    <w:rsid w:val="00465C21"/>
    <w:rsid w:val="00467EF3"/>
    <w:rsid w:val="00475504"/>
    <w:rsid w:val="00476337"/>
    <w:rsid w:val="004932C1"/>
    <w:rsid w:val="00494CBF"/>
    <w:rsid w:val="0049616E"/>
    <w:rsid w:val="004A439C"/>
    <w:rsid w:val="004A6115"/>
    <w:rsid w:val="004B1A0E"/>
    <w:rsid w:val="004B3203"/>
    <w:rsid w:val="004D1C5B"/>
    <w:rsid w:val="004E2A64"/>
    <w:rsid w:val="004E469B"/>
    <w:rsid w:val="004E7F0D"/>
    <w:rsid w:val="004F4ED2"/>
    <w:rsid w:val="005103A4"/>
    <w:rsid w:val="005164EF"/>
    <w:rsid w:val="005175B4"/>
    <w:rsid w:val="00525074"/>
    <w:rsid w:val="00533A9E"/>
    <w:rsid w:val="00544D84"/>
    <w:rsid w:val="00552E1E"/>
    <w:rsid w:val="00553090"/>
    <w:rsid w:val="0055620F"/>
    <w:rsid w:val="00556B3A"/>
    <w:rsid w:val="0056442A"/>
    <w:rsid w:val="005673DC"/>
    <w:rsid w:val="00574EF0"/>
    <w:rsid w:val="005752B1"/>
    <w:rsid w:val="00582124"/>
    <w:rsid w:val="00583451"/>
    <w:rsid w:val="00590EA9"/>
    <w:rsid w:val="00592151"/>
    <w:rsid w:val="005A51E3"/>
    <w:rsid w:val="005A54F2"/>
    <w:rsid w:val="005A694C"/>
    <w:rsid w:val="005B4ED8"/>
    <w:rsid w:val="005C3F0E"/>
    <w:rsid w:val="005C41AB"/>
    <w:rsid w:val="005C7619"/>
    <w:rsid w:val="005D10E5"/>
    <w:rsid w:val="005D2602"/>
    <w:rsid w:val="005D4C82"/>
    <w:rsid w:val="005D5399"/>
    <w:rsid w:val="005E071F"/>
    <w:rsid w:val="005E154D"/>
    <w:rsid w:val="005E67ED"/>
    <w:rsid w:val="005E6B09"/>
    <w:rsid w:val="00603E36"/>
    <w:rsid w:val="006049A4"/>
    <w:rsid w:val="0061381F"/>
    <w:rsid w:val="00615666"/>
    <w:rsid w:val="006228D5"/>
    <w:rsid w:val="00626D80"/>
    <w:rsid w:val="0063056F"/>
    <w:rsid w:val="00631C72"/>
    <w:rsid w:val="006342C8"/>
    <w:rsid w:val="00636F48"/>
    <w:rsid w:val="00640079"/>
    <w:rsid w:val="0064646A"/>
    <w:rsid w:val="0065252D"/>
    <w:rsid w:val="0066085B"/>
    <w:rsid w:val="00662863"/>
    <w:rsid w:val="00667D78"/>
    <w:rsid w:val="006722F9"/>
    <w:rsid w:val="00682181"/>
    <w:rsid w:val="006A515E"/>
    <w:rsid w:val="006A57C8"/>
    <w:rsid w:val="006B77B4"/>
    <w:rsid w:val="006D308C"/>
    <w:rsid w:val="006E771B"/>
    <w:rsid w:val="006F6FC2"/>
    <w:rsid w:val="006F76BC"/>
    <w:rsid w:val="00702C4F"/>
    <w:rsid w:val="0070409B"/>
    <w:rsid w:val="00724358"/>
    <w:rsid w:val="00725FC7"/>
    <w:rsid w:val="00732B0F"/>
    <w:rsid w:val="0074636B"/>
    <w:rsid w:val="0075069D"/>
    <w:rsid w:val="007611A9"/>
    <w:rsid w:val="007652B2"/>
    <w:rsid w:val="0076532E"/>
    <w:rsid w:val="007728B8"/>
    <w:rsid w:val="00773CDA"/>
    <w:rsid w:val="00785AEF"/>
    <w:rsid w:val="00785FE6"/>
    <w:rsid w:val="00792CE7"/>
    <w:rsid w:val="007948D3"/>
    <w:rsid w:val="00795037"/>
    <w:rsid w:val="007A6BF4"/>
    <w:rsid w:val="007B16DD"/>
    <w:rsid w:val="007B5002"/>
    <w:rsid w:val="007C33D5"/>
    <w:rsid w:val="007C667B"/>
    <w:rsid w:val="007D049B"/>
    <w:rsid w:val="007D41E9"/>
    <w:rsid w:val="007E60BD"/>
    <w:rsid w:val="007E669B"/>
    <w:rsid w:val="007F78A0"/>
    <w:rsid w:val="0080029B"/>
    <w:rsid w:val="00805696"/>
    <w:rsid w:val="00811E93"/>
    <w:rsid w:val="008149A5"/>
    <w:rsid w:val="008307F1"/>
    <w:rsid w:val="00833A7B"/>
    <w:rsid w:val="00842E81"/>
    <w:rsid w:val="00844E5F"/>
    <w:rsid w:val="00845380"/>
    <w:rsid w:val="00845979"/>
    <w:rsid w:val="008465AC"/>
    <w:rsid w:val="0085018D"/>
    <w:rsid w:val="00853828"/>
    <w:rsid w:val="0086573A"/>
    <w:rsid w:val="008662F5"/>
    <w:rsid w:val="00885AED"/>
    <w:rsid w:val="00890FAA"/>
    <w:rsid w:val="008A4294"/>
    <w:rsid w:val="008A5DF3"/>
    <w:rsid w:val="008C0AE1"/>
    <w:rsid w:val="008C3B2D"/>
    <w:rsid w:val="008D4D1E"/>
    <w:rsid w:val="008D72F2"/>
    <w:rsid w:val="008E12A6"/>
    <w:rsid w:val="008E6010"/>
    <w:rsid w:val="008F08AD"/>
    <w:rsid w:val="008F598C"/>
    <w:rsid w:val="00901C14"/>
    <w:rsid w:val="00903858"/>
    <w:rsid w:val="00912E2C"/>
    <w:rsid w:val="00926287"/>
    <w:rsid w:val="009265C9"/>
    <w:rsid w:val="0092752A"/>
    <w:rsid w:val="00930029"/>
    <w:rsid w:val="00930BDE"/>
    <w:rsid w:val="00933FCF"/>
    <w:rsid w:val="00940077"/>
    <w:rsid w:val="0094347C"/>
    <w:rsid w:val="009633AE"/>
    <w:rsid w:val="009747C2"/>
    <w:rsid w:val="0097597A"/>
    <w:rsid w:val="009800EA"/>
    <w:rsid w:val="00980E73"/>
    <w:rsid w:val="00982A6D"/>
    <w:rsid w:val="009A3132"/>
    <w:rsid w:val="009A3E0F"/>
    <w:rsid w:val="009A4320"/>
    <w:rsid w:val="009B372D"/>
    <w:rsid w:val="009B4FB7"/>
    <w:rsid w:val="009D1FD5"/>
    <w:rsid w:val="009D6AA0"/>
    <w:rsid w:val="009F70F3"/>
    <w:rsid w:val="00A13079"/>
    <w:rsid w:val="00A157D8"/>
    <w:rsid w:val="00A161F9"/>
    <w:rsid w:val="00A17846"/>
    <w:rsid w:val="00A23134"/>
    <w:rsid w:val="00A254C1"/>
    <w:rsid w:val="00A56BB9"/>
    <w:rsid w:val="00A57EC9"/>
    <w:rsid w:val="00A605C2"/>
    <w:rsid w:val="00A72FE3"/>
    <w:rsid w:val="00A75FC0"/>
    <w:rsid w:val="00A85AF8"/>
    <w:rsid w:val="00A9757D"/>
    <w:rsid w:val="00AA6C52"/>
    <w:rsid w:val="00AC0369"/>
    <w:rsid w:val="00AC1B88"/>
    <w:rsid w:val="00AC7119"/>
    <w:rsid w:val="00AC745D"/>
    <w:rsid w:val="00AD3C45"/>
    <w:rsid w:val="00AD71A0"/>
    <w:rsid w:val="00AE00EB"/>
    <w:rsid w:val="00AE305C"/>
    <w:rsid w:val="00AE493A"/>
    <w:rsid w:val="00AE5DE8"/>
    <w:rsid w:val="00AF1267"/>
    <w:rsid w:val="00AF5207"/>
    <w:rsid w:val="00B01B6F"/>
    <w:rsid w:val="00B02D03"/>
    <w:rsid w:val="00B1037D"/>
    <w:rsid w:val="00B11243"/>
    <w:rsid w:val="00B11CDF"/>
    <w:rsid w:val="00B13CFF"/>
    <w:rsid w:val="00B1652E"/>
    <w:rsid w:val="00B16941"/>
    <w:rsid w:val="00B21917"/>
    <w:rsid w:val="00B411EA"/>
    <w:rsid w:val="00B41B2E"/>
    <w:rsid w:val="00B465D6"/>
    <w:rsid w:val="00B6780B"/>
    <w:rsid w:val="00B74EDA"/>
    <w:rsid w:val="00B76F0C"/>
    <w:rsid w:val="00B84610"/>
    <w:rsid w:val="00B86B66"/>
    <w:rsid w:val="00B92EC3"/>
    <w:rsid w:val="00B9394F"/>
    <w:rsid w:val="00B93A99"/>
    <w:rsid w:val="00BA7C77"/>
    <w:rsid w:val="00BC0EDA"/>
    <w:rsid w:val="00BC16B2"/>
    <w:rsid w:val="00BD3C61"/>
    <w:rsid w:val="00BD4371"/>
    <w:rsid w:val="00BD68DE"/>
    <w:rsid w:val="00BD7689"/>
    <w:rsid w:val="00BF561A"/>
    <w:rsid w:val="00C01E55"/>
    <w:rsid w:val="00C03B83"/>
    <w:rsid w:val="00C0463F"/>
    <w:rsid w:val="00C105C5"/>
    <w:rsid w:val="00C12C74"/>
    <w:rsid w:val="00C167E7"/>
    <w:rsid w:val="00C17005"/>
    <w:rsid w:val="00C17840"/>
    <w:rsid w:val="00C1796E"/>
    <w:rsid w:val="00C267A9"/>
    <w:rsid w:val="00C366A4"/>
    <w:rsid w:val="00C40E3E"/>
    <w:rsid w:val="00C41813"/>
    <w:rsid w:val="00C436B0"/>
    <w:rsid w:val="00C47BB9"/>
    <w:rsid w:val="00C54794"/>
    <w:rsid w:val="00C54D27"/>
    <w:rsid w:val="00C54F52"/>
    <w:rsid w:val="00C61756"/>
    <w:rsid w:val="00C62114"/>
    <w:rsid w:val="00C6677F"/>
    <w:rsid w:val="00C851F9"/>
    <w:rsid w:val="00C87602"/>
    <w:rsid w:val="00CA3800"/>
    <w:rsid w:val="00CB7AAC"/>
    <w:rsid w:val="00CC53CE"/>
    <w:rsid w:val="00CD65F5"/>
    <w:rsid w:val="00CD7A3B"/>
    <w:rsid w:val="00CE06AF"/>
    <w:rsid w:val="00CF0436"/>
    <w:rsid w:val="00CF3F71"/>
    <w:rsid w:val="00CF4642"/>
    <w:rsid w:val="00CF503B"/>
    <w:rsid w:val="00CF5864"/>
    <w:rsid w:val="00D05150"/>
    <w:rsid w:val="00D15B10"/>
    <w:rsid w:val="00D31917"/>
    <w:rsid w:val="00D358AD"/>
    <w:rsid w:val="00D36CEC"/>
    <w:rsid w:val="00D37653"/>
    <w:rsid w:val="00D41CE9"/>
    <w:rsid w:val="00D50B00"/>
    <w:rsid w:val="00D57F4C"/>
    <w:rsid w:val="00D60F26"/>
    <w:rsid w:val="00D63653"/>
    <w:rsid w:val="00D81551"/>
    <w:rsid w:val="00D83461"/>
    <w:rsid w:val="00D9384D"/>
    <w:rsid w:val="00D94F69"/>
    <w:rsid w:val="00D97665"/>
    <w:rsid w:val="00DA20DE"/>
    <w:rsid w:val="00DB292D"/>
    <w:rsid w:val="00DB3D2E"/>
    <w:rsid w:val="00DB72D2"/>
    <w:rsid w:val="00DC3579"/>
    <w:rsid w:val="00DC3852"/>
    <w:rsid w:val="00DE295A"/>
    <w:rsid w:val="00DE3DD2"/>
    <w:rsid w:val="00DF7042"/>
    <w:rsid w:val="00E010C5"/>
    <w:rsid w:val="00E0380F"/>
    <w:rsid w:val="00E063F6"/>
    <w:rsid w:val="00E24E94"/>
    <w:rsid w:val="00E255FF"/>
    <w:rsid w:val="00E277A9"/>
    <w:rsid w:val="00E31FE1"/>
    <w:rsid w:val="00E35A9E"/>
    <w:rsid w:val="00E43DBC"/>
    <w:rsid w:val="00E4604D"/>
    <w:rsid w:val="00E53AD7"/>
    <w:rsid w:val="00E54F92"/>
    <w:rsid w:val="00E63489"/>
    <w:rsid w:val="00EB2F8A"/>
    <w:rsid w:val="00EB2FA4"/>
    <w:rsid w:val="00EB4AA0"/>
    <w:rsid w:val="00EB78A1"/>
    <w:rsid w:val="00EC0248"/>
    <w:rsid w:val="00ED2521"/>
    <w:rsid w:val="00ED33E3"/>
    <w:rsid w:val="00EE1B45"/>
    <w:rsid w:val="00EE4029"/>
    <w:rsid w:val="00EE4B60"/>
    <w:rsid w:val="00EF31D0"/>
    <w:rsid w:val="00EF4AAF"/>
    <w:rsid w:val="00F002FF"/>
    <w:rsid w:val="00F20299"/>
    <w:rsid w:val="00F2111B"/>
    <w:rsid w:val="00F25414"/>
    <w:rsid w:val="00F458A9"/>
    <w:rsid w:val="00F510E5"/>
    <w:rsid w:val="00F5507A"/>
    <w:rsid w:val="00F60945"/>
    <w:rsid w:val="00F67A95"/>
    <w:rsid w:val="00F71420"/>
    <w:rsid w:val="00F72D97"/>
    <w:rsid w:val="00F82C9F"/>
    <w:rsid w:val="00F85F16"/>
    <w:rsid w:val="00F87966"/>
    <w:rsid w:val="00FA25EB"/>
    <w:rsid w:val="00FA4D4B"/>
    <w:rsid w:val="00FB3669"/>
    <w:rsid w:val="00FB48F7"/>
    <w:rsid w:val="00FC0398"/>
    <w:rsid w:val="00FC6525"/>
    <w:rsid w:val="00FE0C14"/>
    <w:rsid w:val="00FF1C23"/>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A91770"/>
  <w15:chartTrackingRefBased/>
  <w15:docId w15:val="{48383077-ECC5-4074-BED3-FE31713071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ZA" w:eastAsia="en-Z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0" w:lineRule="exact"/>
    </w:pPr>
    <w:rPr>
      <w:sz w:val="22"/>
      <w:szCs w:val="24"/>
      <w:lang w:val="en-GB" w:eastAsia="en-US"/>
    </w:rPr>
  </w:style>
  <w:style w:type="paragraph" w:styleId="Heading1">
    <w:name w:val="heading 1"/>
    <w:next w:val="RdgNormal"/>
    <w:qFormat/>
    <w:pPr>
      <w:keepNext/>
      <w:keepLines/>
      <w:spacing w:before="480" w:after="60"/>
      <w:outlineLvl w:val="0"/>
    </w:pPr>
    <w:rPr>
      <w:rFonts w:ascii="Rdg Vesta" w:hAnsi="Rdg Vesta" w:cs="Arial"/>
      <w:bCs/>
      <w:kern w:val="32"/>
      <w:sz w:val="48"/>
      <w:szCs w:val="32"/>
      <w:lang w:val="en-GB" w:eastAsia="en-US"/>
    </w:rPr>
  </w:style>
  <w:style w:type="paragraph" w:styleId="Heading2">
    <w:name w:val="heading 2"/>
    <w:next w:val="RdgNormal"/>
    <w:qFormat/>
    <w:pPr>
      <w:spacing w:before="360" w:after="60"/>
      <w:outlineLvl w:val="1"/>
    </w:pPr>
    <w:rPr>
      <w:rFonts w:ascii="Rdg Vesta" w:hAnsi="Rdg Vesta" w:cs="Arial"/>
      <w:iCs/>
      <w:kern w:val="32"/>
      <w:sz w:val="36"/>
      <w:szCs w:val="28"/>
      <w:lang w:val="en-GB" w:eastAsia="en-US"/>
    </w:rPr>
  </w:style>
  <w:style w:type="paragraph" w:styleId="Heading3">
    <w:name w:val="heading 3"/>
    <w:next w:val="RdgNormal"/>
    <w:qFormat/>
    <w:pPr>
      <w:keepNext/>
      <w:spacing w:before="360"/>
      <w:outlineLvl w:val="2"/>
    </w:pPr>
    <w:rPr>
      <w:rFonts w:ascii="Rdg Vesta" w:hAnsi="Rdg Vesta" w:cs="Arial"/>
      <w:b/>
      <w:bCs/>
      <w:sz w:val="22"/>
      <w:szCs w:val="26"/>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RdgNormal">
    <w:name w:val="Rdg Normal"/>
    <w:pPr>
      <w:spacing w:before="120" w:line="260" w:lineRule="exact"/>
    </w:pPr>
    <w:rPr>
      <w:rFonts w:ascii="Rdg Vesta" w:hAnsi="Rdg Vesta"/>
      <w:szCs w:val="24"/>
      <w:lang w:val="en-GB" w:eastAsia="en-US"/>
    </w:rPr>
  </w:style>
  <w:style w:type="paragraph" w:styleId="Header">
    <w:name w:val="header"/>
    <w:aliases w:val="Rdg Header"/>
    <w:semiHidden/>
    <w:pPr>
      <w:tabs>
        <w:tab w:val="right" w:pos="8505"/>
        <w:tab w:val="right" w:pos="9356"/>
      </w:tabs>
    </w:pPr>
    <w:rPr>
      <w:rFonts w:ascii="Rdg Vesta" w:hAnsi="Rdg Vesta"/>
      <w:sz w:val="16"/>
      <w:szCs w:val="24"/>
      <w:lang w:val="en-GB" w:eastAsia="en-US"/>
    </w:rPr>
  </w:style>
  <w:style w:type="paragraph" w:styleId="Footer">
    <w:name w:val="footer"/>
    <w:basedOn w:val="Normal"/>
    <w:semiHidden/>
    <w:pPr>
      <w:tabs>
        <w:tab w:val="center" w:pos="4153"/>
        <w:tab w:val="right" w:pos="8306"/>
      </w:tabs>
      <w:jc w:val="right"/>
    </w:pPr>
    <w:rPr>
      <w:rFonts w:ascii="Rdg Vesta" w:hAnsi="Rdg Vesta"/>
      <w:sz w:val="15"/>
    </w:rPr>
  </w:style>
  <w:style w:type="paragraph" w:customStyle="1" w:styleId="RdgTitle">
    <w:name w:val="Rdg Title"/>
    <w:next w:val="RdgNormal"/>
    <w:pPr>
      <w:overflowPunct w:val="0"/>
      <w:autoSpaceDE w:val="0"/>
      <w:autoSpaceDN w:val="0"/>
      <w:adjustRightInd w:val="0"/>
      <w:snapToGrid w:val="0"/>
      <w:spacing w:before="360" w:after="120" w:line="264" w:lineRule="auto"/>
      <w:textAlignment w:val="baseline"/>
    </w:pPr>
    <w:rPr>
      <w:rFonts w:ascii="Rdg Vesta" w:hAnsi="Rdg Vesta"/>
      <w:sz w:val="48"/>
      <w:szCs w:val="40"/>
      <w:lang w:val="en-US" w:eastAsia="en-US"/>
    </w:rPr>
  </w:style>
  <w:style w:type="paragraph" w:customStyle="1" w:styleId="RdgTableitem">
    <w:name w:val="Rdg Table item"/>
    <w:basedOn w:val="RdgNormal"/>
    <w:pPr>
      <w:spacing w:before="0"/>
    </w:pPr>
    <w:rPr>
      <w:sz w:val="18"/>
    </w:rPr>
  </w:style>
  <w:style w:type="character" w:customStyle="1" w:styleId="Rdgbold">
    <w:name w:val="Rdg bold"/>
    <w:rPr>
      <w:b/>
    </w:rPr>
  </w:style>
  <w:style w:type="paragraph" w:customStyle="1" w:styleId="RdgTableitemrulebelow">
    <w:name w:val="Rdg Table item rule below"/>
    <w:basedOn w:val="RdgTableitem"/>
    <w:pPr>
      <w:pBdr>
        <w:bottom w:val="single" w:sz="4" w:space="0" w:color="auto"/>
        <w:between w:val="single" w:sz="4" w:space="0" w:color="auto"/>
      </w:pBdr>
      <w:spacing w:line="340" w:lineRule="exact"/>
    </w:pPr>
  </w:style>
  <w:style w:type="paragraph" w:customStyle="1" w:styleId="RdgTablelastsubitem">
    <w:name w:val="Rdg Table last sub item"/>
    <w:basedOn w:val="RdgTableitem"/>
    <w:pPr>
      <w:spacing w:after="40"/>
    </w:pPr>
  </w:style>
  <w:style w:type="paragraph" w:customStyle="1" w:styleId="RdgTablewhiteheading">
    <w:name w:val="Rdg Table white heading"/>
    <w:basedOn w:val="RdgNormal"/>
    <w:pPr>
      <w:spacing w:before="0" w:line="300" w:lineRule="exact"/>
    </w:pPr>
    <w:rPr>
      <w:b/>
      <w:bCs/>
      <w:color w:val="FFFFFF"/>
      <w:sz w:val="22"/>
    </w:rPr>
  </w:style>
  <w:style w:type="paragraph" w:customStyle="1" w:styleId="RdgUnitname">
    <w:name w:val="Rdg Unit name"/>
    <w:pPr>
      <w:spacing w:line="300" w:lineRule="exact"/>
    </w:pPr>
    <w:rPr>
      <w:rFonts w:ascii="Rdg Vesta" w:hAnsi="Rdg Vesta"/>
      <w:b/>
      <w:sz w:val="26"/>
      <w:szCs w:val="24"/>
      <w:lang w:val="en-GB" w:eastAsia="en-US"/>
    </w:rPr>
  </w:style>
  <w:style w:type="paragraph" w:customStyle="1" w:styleId="RdgTableheading">
    <w:name w:val="Rdg Table heading"/>
    <w:basedOn w:val="Heading3"/>
    <w:pPr>
      <w:spacing w:after="120"/>
    </w:pPr>
    <w:rPr>
      <w:b w:val="0"/>
    </w:rPr>
  </w:style>
  <w:style w:type="character" w:customStyle="1" w:styleId="CharChar">
    <w:name w:val="Char Char"/>
    <w:rPr>
      <w:rFonts w:ascii="Rdg Vesta" w:hAnsi="Rdg Vesta" w:cs="Arial"/>
      <w:bCs/>
      <w:kern w:val="32"/>
      <w:sz w:val="48"/>
      <w:szCs w:val="32"/>
      <w:lang w:val="en-GB" w:eastAsia="en-US" w:bidi="ar-SA"/>
    </w:rPr>
  </w:style>
  <w:style w:type="paragraph" w:customStyle="1" w:styleId="RdgTabletitle">
    <w:name w:val="Rdg Table title"/>
    <w:basedOn w:val="RdgNormal"/>
    <w:pPr>
      <w:spacing w:before="180" w:after="60" w:line="240" w:lineRule="exact"/>
    </w:pPr>
    <w:rPr>
      <w:b/>
      <w:bCs/>
      <w:sz w:val="22"/>
    </w:rPr>
  </w:style>
  <w:style w:type="paragraph" w:customStyle="1" w:styleId="Rdgtablelastsubitem0">
    <w:name w:val="Rdg table last sub item"/>
    <w:basedOn w:val="RdgTableitem"/>
    <w:pPr>
      <w:spacing w:after="40"/>
    </w:pPr>
  </w:style>
  <w:style w:type="paragraph" w:customStyle="1" w:styleId="RdgTabletitlegap">
    <w:name w:val="Rdg Table title gap"/>
    <w:basedOn w:val="RdgTabletitle"/>
    <w:pPr>
      <w:spacing w:before="0" w:after="0" w:line="120" w:lineRule="exact"/>
    </w:pPr>
  </w:style>
  <w:style w:type="paragraph" w:customStyle="1" w:styleId="RdgFormintroduction">
    <w:name w:val="Rdg Form introduction"/>
    <w:basedOn w:val="RdgNormal"/>
    <w:pPr>
      <w:spacing w:line="300" w:lineRule="exact"/>
    </w:pPr>
    <w:rPr>
      <w:sz w:val="24"/>
    </w:rPr>
  </w:style>
  <w:style w:type="paragraph" w:customStyle="1" w:styleId="RdgTickboxlist">
    <w:name w:val="Rdg Tick box list"/>
    <w:basedOn w:val="RdgNormal"/>
  </w:style>
  <w:style w:type="character" w:styleId="PageNumber">
    <w:name w:val="page number"/>
    <w:basedOn w:val="DefaultParagraphFont"/>
    <w:semiHidden/>
  </w:style>
  <w:style w:type="paragraph" w:customStyle="1" w:styleId="RdgTablegapafter">
    <w:name w:val="Rdg Table gap after"/>
    <w:basedOn w:val="Normal"/>
    <w:pPr>
      <w:spacing w:line="240" w:lineRule="exact"/>
    </w:pPr>
    <w:rPr>
      <w:rFonts w:ascii="Rdg Vesta" w:hAnsi="Rdg Vesta"/>
      <w:b/>
      <w:bCs/>
      <w:sz w:val="18"/>
    </w:rPr>
  </w:style>
  <w:style w:type="paragraph" w:customStyle="1" w:styleId="Formresponse">
    <w:name w:val="Form response"/>
    <w:rPr>
      <w:sz w:val="22"/>
      <w:lang w:val="en-GB" w:eastAsia="en-US"/>
    </w:rPr>
  </w:style>
  <w:style w:type="character" w:styleId="Hyperlink">
    <w:name w:val="Hyperlink"/>
    <w:semiHidden/>
    <w:rPr>
      <w:color w:val="0000FF"/>
      <w:u w:val="single"/>
    </w:rPr>
  </w:style>
  <w:style w:type="paragraph" w:customStyle="1" w:styleId="Pa2">
    <w:name w:val="Pa2"/>
    <w:basedOn w:val="Default"/>
    <w:next w:val="Default"/>
    <w:pPr>
      <w:spacing w:before="120" w:line="181" w:lineRule="atLeast"/>
    </w:pPr>
    <w:rPr>
      <w:color w:val="auto"/>
    </w:rPr>
  </w:style>
  <w:style w:type="paragraph" w:customStyle="1" w:styleId="Default">
    <w:name w:val="Default"/>
    <w:pPr>
      <w:autoSpaceDE w:val="0"/>
      <w:autoSpaceDN w:val="0"/>
      <w:adjustRightInd w:val="0"/>
    </w:pPr>
    <w:rPr>
      <w:rFonts w:ascii="Rdg Vesta" w:hAnsi="Rdg Vesta"/>
      <w:color w:val="000000"/>
      <w:sz w:val="24"/>
      <w:szCs w:val="24"/>
      <w:lang w:val="en-US" w:eastAsia="en-US"/>
    </w:rPr>
  </w:style>
  <w:style w:type="character" w:styleId="FollowedHyperlink">
    <w:name w:val="FollowedHyperlink"/>
    <w:uiPriority w:val="99"/>
    <w:semiHidden/>
    <w:unhideWhenUsed/>
    <w:rsid w:val="003868BD"/>
    <w:rPr>
      <w:color w:val="800080"/>
      <w:u w:val="single"/>
    </w:rPr>
  </w:style>
  <w:style w:type="character" w:styleId="UnresolvedMention">
    <w:name w:val="Unresolved Mention"/>
    <w:uiPriority w:val="99"/>
    <w:semiHidden/>
    <w:unhideWhenUsed/>
    <w:rsid w:val="001B6FBD"/>
    <w:rPr>
      <w:color w:val="605E5C"/>
      <w:shd w:val="clear" w:color="auto" w:fill="E1DFDD"/>
    </w:rPr>
  </w:style>
  <w:style w:type="paragraph" w:styleId="Revision">
    <w:name w:val="Revision"/>
    <w:hidden/>
    <w:uiPriority w:val="99"/>
    <w:semiHidden/>
    <w:rsid w:val="00C61756"/>
    <w:rPr>
      <w:sz w:val="22"/>
      <w:szCs w:val="24"/>
      <w:lang w:val="en-GB" w:eastAsia="en-US"/>
    </w:rPr>
  </w:style>
  <w:style w:type="character" w:styleId="PlaceholderText">
    <w:name w:val="Placeholder Text"/>
    <w:basedOn w:val="DefaultParagraphFont"/>
    <w:uiPriority w:val="99"/>
    <w:semiHidden/>
    <w:rsid w:val="00034F3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4678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UG.admissions@henleysa.ac.za"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cid:image001.jpg@01CB76A8.BAFE6A90" TargetMode="External"/><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ane\My%20Documents\University%20Word%20forms%20AUG%2007\Rdg%20Generic%20form%20draft%20%23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52AF327FB22BA489EF8ED313F9FDE9C" ma:contentTypeVersion="19" ma:contentTypeDescription="Create a new document." ma:contentTypeScope="" ma:versionID="a715b44dfd343e1d37b476c05bc9ec06">
  <xsd:schema xmlns:xsd="http://www.w3.org/2001/XMLSchema" xmlns:xs="http://www.w3.org/2001/XMLSchema" xmlns:p="http://schemas.microsoft.com/office/2006/metadata/properties" xmlns:ns2="d21b204e-0d41-4037-8f0a-4a7c3759dbb2" xmlns:ns3="1fc9a849-ec73-4a3b-a4d8-cb4bd6da0e5b" targetNamespace="http://schemas.microsoft.com/office/2006/metadata/properties" ma:root="true" ma:fieldsID="72fc77aadb159dd21c4fcb0bc5fbc2d7" ns2:_="" ns3:_="">
    <xsd:import namespace="d21b204e-0d41-4037-8f0a-4a7c3759dbb2"/>
    <xsd:import namespace="1fc9a849-ec73-4a3b-a4d8-cb4bd6da0e5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1b204e-0d41-4037-8f0a-4a7c3759db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196fe44a-3d0a-4247-b185-c4ba583079a7"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fc9a849-ec73-4a3b-a4d8-cb4bd6da0e5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48c7dad-509e-448c-88a1-48cca459e229}" ma:internalName="TaxCatchAll" ma:showField="CatchAllData" ma:web="1fc9a849-ec73-4a3b-a4d8-cb4bd6da0e5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1fc9a849-ec73-4a3b-a4d8-cb4bd6da0e5b" xsi:nil="true"/>
    <lcf76f155ced4ddcb4097134ff3c332f xmlns="d21b204e-0d41-4037-8f0a-4a7c3759dbb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126767B-231D-421C-A137-2B3D6AFA18B3}">
  <ds:schemaRefs>
    <ds:schemaRef ds:uri="http://schemas.microsoft.com/office/2006/metadata/longProperties"/>
  </ds:schemaRefs>
</ds:datastoreItem>
</file>

<file path=customXml/itemProps2.xml><?xml version="1.0" encoding="utf-8"?>
<ds:datastoreItem xmlns:ds="http://schemas.openxmlformats.org/officeDocument/2006/customXml" ds:itemID="{E4B31C38-4AED-4564-ADFC-6AAFFA52514B}">
  <ds:schemaRefs>
    <ds:schemaRef ds:uri="http://schemas.openxmlformats.org/officeDocument/2006/bibliography"/>
  </ds:schemaRefs>
</ds:datastoreItem>
</file>

<file path=customXml/itemProps3.xml><?xml version="1.0" encoding="utf-8"?>
<ds:datastoreItem xmlns:ds="http://schemas.openxmlformats.org/officeDocument/2006/customXml" ds:itemID="{6C058EBC-0DAB-49BE-95A0-469C53A73362}">
  <ds:schemaRefs>
    <ds:schemaRef ds:uri="http://schemas.microsoft.com/sharepoint/v3/contenttype/forms"/>
  </ds:schemaRefs>
</ds:datastoreItem>
</file>

<file path=customXml/itemProps4.xml><?xml version="1.0" encoding="utf-8"?>
<ds:datastoreItem xmlns:ds="http://schemas.openxmlformats.org/officeDocument/2006/customXml" ds:itemID="{86F5829E-BD62-4C45-9985-D80320247D2D}"/>
</file>

<file path=customXml/itemProps5.xml><?xml version="1.0" encoding="utf-8"?>
<ds:datastoreItem xmlns:ds="http://schemas.openxmlformats.org/officeDocument/2006/customXml" ds:itemID="{D9239F1E-1BAE-4CD8-8912-128F444D635E}">
  <ds:schemaRefs>
    <ds:schemaRef ds:uri="http://schemas.microsoft.com/office/2006/metadata/properties"/>
    <ds:schemaRef ds:uri="http://schemas.microsoft.com/office/infopath/2007/PartnerControls"/>
    <ds:schemaRef ds:uri="ad6b79f9-c5c9-43bc-825a-6211cffd9c62"/>
    <ds:schemaRef ds:uri="92804ea4-a606-4d78-998f-65363647c3d8"/>
  </ds:schemaRefs>
</ds:datastoreItem>
</file>

<file path=docProps/app.xml><?xml version="1.0" encoding="utf-8"?>
<Properties xmlns="http://schemas.openxmlformats.org/officeDocument/2006/extended-properties" xmlns:vt="http://schemas.openxmlformats.org/officeDocument/2006/docPropsVTypes">
  <Template>Rdg Generic form draft #01</Template>
  <TotalTime>29</TotalTime>
  <Pages>1</Pages>
  <Words>1605</Words>
  <Characters>9153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Rdg Document Template</vt:lpstr>
    </vt:vector>
  </TitlesOfParts>
  <Company>University of Reading</Company>
  <LinksUpToDate>false</LinksUpToDate>
  <CharactersWithSpaces>10737</CharactersWithSpaces>
  <SharedDoc>false</SharedDoc>
  <HLinks>
    <vt:vector size="12" baseType="variant">
      <vt:variant>
        <vt:i4>8126539</vt:i4>
      </vt:variant>
      <vt:variant>
        <vt:i4>3</vt:i4>
      </vt:variant>
      <vt:variant>
        <vt:i4>0</vt:i4>
      </vt:variant>
      <vt:variant>
        <vt:i4>5</vt:i4>
      </vt:variant>
      <vt:variant>
        <vt:lpwstr>mailto:UG.admissions@henleysa.ac.za</vt:lpwstr>
      </vt:variant>
      <vt:variant>
        <vt:lpwstr/>
      </vt:variant>
      <vt:variant>
        <vt:i4>65583</vt:i4>
      </vt:variant>
      <vt:variant>
        <vt:i4>0</vt:i4>
      </vt:variant>
      <vt:variant>
        <vt:i4>0</vt:i4>
      </vt:variant>
      <vt:variant>
        <vt:i4>5</vt:i4>
      </vt:variant>
      <vt:variant>
        <vt:lpwstr>mailto:PGDIP.admissions@henleysa.ac.za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Rdg Document Template</dc:title>
  <dc:subject/>
  <dc:creator>Jane</dc:creator>
  <cp:keywords/>
  <cp:lastModifiedBy>Frempong Acheampong</cp:lastModifiedBy>
  <cp:revision>6</cp:revision>
  <cp:lastPrinted>2010-04-24T15:11:00Z</cp:lastPrinted>
  <dcterms:created xsi:type="dcterms:W3CDTF">2024-10-23T05:04:00Z</dcterms:created>
  <dcterms:modified xsi:type="dcterms:W3CDTF">2025-03-31T08:07:00Z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Jacques Le Roux</vt:lpwstr>
  </property>
  <property fmtid="{D5CDD505-2E9C-101B-9397-08002B2CF9AE}" pid="3" name="Order">
    <vt:lpwstr>1200.00000000000</vt:lpwstr>
  </property>
  <property fmtid="{D5CDD505-2E9C-101B-9397-08002B2CF9AE}" pid="4" name="display_urn:schemas-microsoft-com:office:office#Author">
    <vt:lpwstr>Jacques Le Roux</vt:lpwstr>
  </property>
  <property fmtid="{D5CDD505-2E9C-101B-9397-08002B2CF9AE}" pid="5" name="MediaServiceImageTags">
    <vt:lpwstr/>
  </property>
  <property fmtid="{D5CDD505-2E9C-101B-9397-08002B2CF9AE}" pid="6" name="MSIP_Label_1665d9ee-429a-4d5f-97cc-cfb56e044a6e_Enabled">
    <vt:lpwstr>true</vt:lpwstr>
  </property>
  <property fmtid="{D5CDD505-2E9C-101B-9397-08002B2CF9AE}" pid="7" name="MSIP_Label_1665d9ee-429a-4d5f-97cc-cfb56e044a6e_SetDate">
    <vt:lpwstr>2023-04-23T10:53:50Z</vt:lpwstr>
  </property>
  <property fmtid="{D5CDD505-2E9C-101B-9397-08002B2CF9AE}" pid="8" name="MSIP_Label_1665d9ee-429a-4d5f-97cc-cfb56e044a6e_Method">
    <vt:lpwstr>Privileged</vt:lpwstr>
  </property>
  <property fmtid="{D5CDD505-2E9C-101B-9397-08002B2CF9AE}" pid="9" name="MSIP_Label_1665d9ee-429a-4d5f-97cc-cfb56e044a6e_Name">
    <vt:lpwstr>1665d9ee-429a-4d5f-97cc-cfb56e044a6e</vt:lpwstr>
  </property>
  <property fmtid="{D5CDD505-2E9C-101B-9397-08002B2CF9AE}" pid="10" name="MSIP_Label_1665d9ee-429a-4d5f-97cc-cfb56e044a6e_SiteId">
    <vt:lpwstr>66cf5074-5afe-48d1-a691-a12b2121f44b</vt:lpwstr>
  </property>
  <property fmtid="{D5CDD505-2E9C-101B-9397-08002B2CF9AE}" pid="11" name="MSIP_Label_1665d9ee-429a-4d5f-97cc-cfb56e044a6e_ActionId">
    <vt:lpwstr>9355b563-cac1-4673-b60c-d914431e8c2f</vt:lpwstr>
  </property>
  <property fmtid="{D5CDD505-2E9C-101B-9397-08002B2CF9AE}" pid="12" name="MSIP_Label_1665d9ee-429a-4d5f-97cc-cfb56e044a6e_ContentBits">
    <vt:lpwstr>0</vt:lpwstr>
  </property>
  <property fmtid="{D5CDD505-2E9C-101B-9397-08002B2CF9AE}" pid="13" name="GrammarlyDocumentId">
    <vt:lpwstr>7c0f7cecd8d5e65481c44d00bb30dfd3bdc498e310f735f5bdbbdea6c185b54d</vt:lpwstr>
  </property>
  <property fmtid="{D5CDD505-2E9C-101B-9397-08002B2CF9AE}" pid="14" name="ContentTypeId">
    <vt:lpwstr>0x010100C52AF327FB22BA489EF8ED313F9FDE9C</vt:lpwstr>
  </property>
</Properties>
</file>